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1CB" w:rsidRPr="00DC30D7" w:rsidRDefault="005231CB" w:rsidP="00A84F23">
      <w:pPr>
        <w:pStyle w:val="Heading4"/>
        <w:jc w:val="center"/>
      </w:pPr>
      <w:r w:rsidRPr="00BE6B96">
        <w:rPr>
          <w:b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5pt;height:51pt" o:ole="" fillcolor="window">
            <v:imagedata r:id="rId7" o:title=""/>
          </v:shape>
          <o:OLEObject Type="Embed" ProgID="Paint.Picture" ShapeID="_x0000_i1025" DrawAspect="Content" ObjectID="_1580564662" r:id="rId8"/>
        </w:object>
      </w:r>
    </w:p>
    <w:p w:rsidR="005231CB" w:rsidRDefault="005231CB" w:rsidP="00A84F23">
      <w:pPr>
        <w:pStyle w:val="Heading2"/>
      </w:pPr>
      <w:r>
        <w:t>УКРАЇНА</w:t>
      </w:r>
    </w:p>
    <w:p w:rsidR="005231CB" w:rsidRDefault="005231CB" w:rsidP="00A84F23">
      <w:pPr>
        <w:pStyle w:val="Heading3"/>
        <w:rPr>
          <w:b/>
        </w:rPr>
      </w:pPr>
      <w:r>
        <w:rPr>
          <w:b/>
        </w:rPr>
        <w:t>Пологівська районна рада</w:t>
      </w:r>
    </w:p>
    <w:p w:rsidR="005231CB" w:rsidRDefault="005231CB" w:rsidP="00A84F23">
      <w:pPr>
        <w:jc w:val="center"/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>Запорізької області</w:t>
      </w:r>
    </w:p>
    <w:p w:rsidR="005231CB" w:rsidRDefault="005231CB" w:rsidP="00A84F23">
      <w:pPr>
        <w:jc w:val="center"/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>шостого скликання</w:t>
      </w:r>
    </w:p>
    <w:p w:rsidR="005231CB" w:rsidRPr="005F5EBB" w:rsidRDefault="005231CB" w:rsidP="00A84F23">
      <w:pPr>
        <w:jc w:val="center"/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 xml:space="preserve">двадцять п’ята </w:t>
      </w:r>
      <w:r w:rsidRPr="005F5EBB">
        <w:rPr>
          <w:b/>
          <w:i/>
          <w:sz w:val="28"/>
          <w:lang w:val="uk-UA"/>
        </w:rPr>
        <w:t>сесія</w:t>
      </w:r>
    </w:p>
    <w:p w:rsidR="005231CB" w:rsidRDefault="005231CB" w:rsidP="00A84F23">
      <w:pPr>
        <w:jc w:val="center"/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 xml:space="preserve"> </w:t>
      </w:r>
    </w:p>
    <w:p w:rsidR="005231CB" w:rsidRDefault="005231CB" w:rsidP="00A84F23">
      <w:pPr>
        <w:jc w:val="center"/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>Р і ш е н н я</w:t>
      </w:r>
    </w:p>
    <w:p w:rsidR="005231CB" w:rsidRDefault="005231CB" w:rsidP="00A84F23">
      <w:pPr>
        <w:jc w:val="both"/>
        <w:rPr>
          <w:b/>
          <w:i/>
          <w:sz w:val="28"/>
          <w:lang w:val="uk-UA"/>
        </w:rPr>
      </w:pPr>
    </w:p>
    <w:p w:rsidR="005231CB" w:rsidRPr="00E6632C" w:rsidRDefault="005231CB" w:rsidP="00E6632C">
      <w:pPr>
        <w:rPr>
          <w:sz w:val="28"/>
          <w:u w:val="single"/>
          <w:lang w:val="uk-UA"/>
        </w:rPr>
      </w:pPr>
      <w:r>
        <w:rPr>
          <w:sz w:val="28"/>
        </w:rPr>
        <w:t xml:space="preserve">16 лютого 2018 року                                                                                           </w:t>
      </w:r>
      <w:r>
        <w:rPr>
          <w:sz w:val="28"/>
          <w:lang w:val="uk-UA"/>
        </w:rPr>
        <w:t xml:space="preserve">         </w:t>
      </w:r>
      <w:r>
        <w:rPr>
          <w:sz w:val="28"/>
        </w:rPr>
        <w:t xml:space="preserve">№ </w:t>
      </w:r>
      <w:r>
        <w:rPr>
          <w:sz w:val="28"/>
          <w:u w:val="single"/>
        </w:rPr>
        <w:t xml:space="preserve">  </w:t>
      </w:r>
      <w:r>
        <w:rPr>
          <w:sz w:val="28"/>
          <w:u w:val="single"/>
          <w:lang w:val="uk-UA"/>
        </w:rPr>
        <w:t>7</w:t>
      </w:r>
    </w:p>
    <w:p w:rsidR="005231CB" w:rsidRDefault="005231CB" w:rsidP="00A84F23">
      <w:pPr>
        <w:spacing w:line="240" w:lineRule="exact"/>
        <w:jc w:val="both"/>
        <w:rPr>
          <w:sz w:val="28"/>
          <w:lang w:val="uk-UA"/>
        </w:rPr>
      </w:pPr>
    </w:p>
    <w:p w:rsidR="005231CB" w:rsidRPr="00FA2F1B" w:rsidRDefault="005231CB" w:rsidP="00FA2F1B">
      <w:pPr>
        <w:spacing w:line="240" w:lineRule="exact"/>
        <w:jc w:val="both"/>
        <w:rPr>
          <w:sz w:val="28"/>
          <w:szCs w:val="28"/>
          <w:lang w:val="uk-UA"/>
        </w:rPr>
      </w:pPr>
      <w:r w:rsidRPr="00FA2F1B">
        <w:rPr>
          <w:sz w:val="28"/>
          <w:szCs w:val="28"/>
          <w:lang w:val="uk-UA"/>
        </w:rPr>
        <w:t>Про внесення змін до районної Програми соціальної підтримки ветеранів війни, праці, дітей війни, інвалідів, інших соціальних груп населення, що перебувають у складних життєвих обставинах «Назустріч людям» на 2018 - 2020 роки</w:t>
      </w:r>
      <w:r>
        <w:rPr>
          <w:sz w:val="28"/>
          <w:szCs w:val="28"/>
          <w:lang w:val="uk-UA"/>
        </w:rPr>
        <w:t xml:space="preserve"> (зі змінами)</w:t>
      </w:r>
    </w:p>
    <w:p w:rsidR="005231CB" w:rsidRDefault="005231CB" w:rsidP="00FA2F1B">
      <w:pPr>
        <w:spacing w:line="240" w:lineRule="exact"/>
        <w:jc w:val="both"/>
        <w:rPr>
          <w:sz w:val="28"/>
          <w:szCs w:val="28"/>
          <w:lang w:val="uk-UA"/>
        </w:rPr>
      </w:pPr>
    </w:p>
    <w:p w:rsidR="005231CB" w:rsidRPr="00FA2F1B" w:rsidRDefault="005231CB" w:rsidP="00FA2F1B">
      <w:pPr>
        <w:spacing w:line="240" w:lineRule="exact"/>
        <w:jc w:val="both"/>
        <w:rPr>
          <w:sz w:val="28"/>
          <w:szCs w:val="28"/>
          <w:lang w:val="uk-UA"/>
        </w:rPr>
      </w:pPr>
    </w:p>
    <w:p w:rsidR="005231CB" w:rsidRPr="00EA78D7" w:rsidRDefault="005231CB" w:rsidP="00FA2F1B">
      <w:pPr>
        <w:jc w:val="both"/>
        <w:rPr>
          <w:sz w:val="28"/>
          <w:szCs w:val="28"/>
          <w:lang w:val="uk-UA"/>
        </w:rPr>
      </w:pPr>
      <w:r w:rsidRPr="00FA2F1B">
        <w:rPr>
          <w:sz w:val="28"/>
          <w:szCs w:val="28"/>
          <w:lang w:val="uk-UA"/>
        </w:rPr>
        <w:tab/>
      </w:r>
      <w:r w:rsidRPr="00EA78D7">
        <w:rPr>
          <w:sz w:val="28"/>
          <w:szCs w:val="28"/>
          <w:lang w:val="uk-UA"/>
        </w:rPr>
        <w:t xml:space="preserve">Керуючись пунктом 16 статті 43 Закону України «Про місцеве самоврядування в Україні», відповідно до законів України «Про статус ветеранів війни, гарантії  </w:t>
      </w:r>
      <w:r>
        <w:rPr>
          <w:sz w:val="28"/>
          <w:szCs w:val="28"/>
          <w:lang w:val="uk-UA"/>
        </w:rPr>
        <w:t xml:space="preserve"> </w:t>
      </w:r>
      <w:r w:rsidRPr="00EA78D7">
        <w:rPr>
          <w:sz w:val="28"/>
          <w:szCs w:val="28"/>
          <w:lang w:val="uk-UA"/>
        </w:rPr>
        <w:t xml:space="preserve">соціального захисту», «Про основні заходи соціального захисту ветеранів праці та інших громадян похилого віку в Україні», «Про соціальний захист дітей війни», «Про статус і соціальний захист громадян, які постраждали внаслідок Чорнобильської катастрофи», «Про реабілітацію інвалідів війни», «Про соціальні послуги», Бюджетного кодексу України,  Пологівська районна рада  </w:t>
      </w:r>
      <w:r>
        <w:rPr>
          <w:sz w:val="28"/>
          <w:szCs w:val="28"/>
          <w:lang w:val="uk-UA"/>
        </w:rPr>
        <w:t xml:space="preserve">          </w:t>
      </w:r>
      <w:r w:rsidRPr="00EA78D7">
        <w:rPr>
          <w:sz w:val="28"/>
          <w:szCs w:val="28"/>
          <w:lang w:val="uk-UA"/>
        </w:rPr>
        <w:t>в и р і ш и  л а :</w:t>
      </w:r>
    </w:p>
    <w:p w:rsidR="005231CB" w:rsidRPr="00EA78D7" w:rsidRDefault="005231CB" w:rsidP="00FA2F1B">
      <w:pPr>
        <w:jc w:val="both"/>
        <w:rPr>
          <w:sz w:val="28"/>
          <w:szCs w:val="28"/>
          <w:lang w:val="uk-UA"/>
        </w:rPr>
      </w:pPr>
      <w:r w:rsidRPr="00EA78D7">
        <w:rPr>
          <w:sz w:val="28"/>
          <w:szCs w:val="28"/>
          <w:lang w:val="uk-UA"/>
        </w:rPr>
        <w:t xml:space="preserve">          </w:t>
      </w:r>
    </w:p>
    <w:p w:rsidR="005231CB" w:rsidRDefault="005231CB" w:rsidP="0056463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Pr="0056463E">
        <w:rPr>
          <w:sz w:val="28"/>
          <w:szCs w:val="28"/>
          <w:lang w:val="uk-UA"/>
        </w:rPr>
        <w:t>Внести зміни до  районної Програми соціальної підтримки ветеранів війни, праці, дітей війни, інвалідів, інших соціальних груп населення, що перебувають у складних життєвих обставинах «Назустріч людям» на 2018 - 2020 роки</w:t>
      </w:r>
      <w:r>
        <w:rPr>
          <w:sz w:val="28"/>
          <w:szCs w:val="28"/>
          <w:lang w:val="uk-UA"/>
        </w:rPr>
        <w:t xml:space="preserve"> (зі змінами)</w:t>
      </w:r>
      <w:r w:rsidRPr="0056463E">
        <w:rPr>
          <w:sz w:val="28"/>
          <w:szCs w:val="28"/>
          <w:lang w:val="uk-UA"/>
        </w:rPr>
        <w:t>, затвердженої рішенням районної ради від 29.09.2017 №7, а саме:</w:t>
      </w:r>
    </w:p>
    <w:p w:rsidR="005231CB" w:rsidRDefault="005231CB" w:rsidP="0056463E">
      <w:pPr>
        <w:ind w:firstLine="708"/>
        <w:jc w:val="both"/>
        <w:rPr>
          <w:sz w:val="28"/>
          <w:szCs w:val="28"/>
          <w:lang w:val="uk-UA"/>
        </w:rPr>
      </w:pPr>
    </w:p>
    <w:p w:rsidR="005231CB" w:rsidRPr="00852654" w:rsidRDefault="005231CB" w:rsidP="00852654">
      <w:pPr>
        <w:pStyle w:val="ListParagraph"/>
        <w:numPr>
          <w:ilvl w:val="1"/>
          <w:numId w:val="25"/>
        </w:numPr>
        <w:jc w:val="both"/>
        <w:rPr>
          <w:sz w:val="28"/>
          <w:szCs w:val="28"/>
          <w:lang w:val="uk-UA"/>
        </w:rPr>
      </w:pPr>
      <w:r w:rsidRPr="00852654">
        <w:rPr>
          <w:sz w:val="28"/>
          <w:szCs w:val="28"/>
          <w:lang w:val="uk-UA"/>
        </w:rPr>
        <w:t>Пункт 8 Характеристики районної Програми викласти в такій редакції:</w:t>
      </w:r>
    </w:p>
    <w:p w:rsidR="005231CB" w:rsidRDefault="005231CB" w:rsidP="0085265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«</w:t>
      </w:r>
      <w:r w:rsidRPr="00852654">
        <w:rPr>
          <w:sz w:val="28"/>
          <w:szCs w:val="28"/>
          <w:u w:val="single"/>
          <w:lang w:val="uk-UA"/>
        </w:rPr>
        <w:t xml:space="preserve"> Загальні обсяги фінансування</w:t>
      </w:r>
      <w:r w:rsidRPr="00852654">
        <w:rPr>
          <w:sz w:val="28"/>
          <w:szCs w:val="28"/>
          <w:lang w:val="uk-UA"/>
        </w:rPr>
        <w:t xml:space="preserve">: на виконання районної </w:t>
      </w:r>
      <w:r w:rsidRPr="00852654">
        <w:rPr>
          <w:sz w:val="28"/>
          <w:lang w:val="uk-UA"/>
        </w:rPr>
        <w:t xml:space="preserve">Програми соціальної підтримки   ветеранів війни,   праці, дітей війни, інвалідів, інших соціальних груп населення, що перебувають у складних життєвих обставинах «Назустріч людям» на 2018-2020  роки </w:t>
      </w:r>
      <w:r w:rsidRPr="00852654">
        <w:rPr>
          <w:sz w:val="28"/>
          <w:szCs w:val="28"/>
          <w:lang w:val="uk-UA"/>
        </w:rPr>
        <w:t>потрібні кошти:</w:t>
      </w:r>
    </w:p>
    <w:p w:rsidR="005231CB" w:rsidRDefault="005231CB" w:rsidP="00CA6BBD">
      <w:pPr>
        <w:ind w:left="708"/>
        <w:jc w:val="both"/>
        <w:rPr>
          <w:sz w:val="28"/>
          <w:lang w:val="uk-UA"/>
        </w:rPr>
      </w:pPr>
      <w:r>
        <w:rPr>
          <w:sz w:val="28"/>
          <w:lang w:val="uk-UA"/>
        </w:rPr>
        <w:t>-з районного бюджету 15179,3 тис. грн., а саме: 2018 рік – 5793,1 тис. грн., 2019 рік – 4693,1  тис. грн., 2020 рік – 4693,1 тис. грн.;</w:t>
      </w:r>
    </w:p>
    <w:p w:rsidR="005231CB" w:rsidRDefault="005231CB" w:rsidP="00CA6BBD">
      <w:pPr>
        <w:ind w:left="708"/>
        <w:jc w:val="both"/>
        <w:rPr>
          <w:sz w:val="28"/>
          <w:lang w:val="uk-UA"/>
        </w:rPr>
      </w:pPr>
      <w:r>
        <w:rPr>
          <w:sz w:val="28"/>
          <w:lang w:val="uk-UA"/>
        </w:rPr>
        <w:t>- субвенція Воскресенської  сільської ради Пологівського району Запорізької області до районного бюджету 2385,0 тис. грн., а саме: 2018 рік – 795,0 тис. грн., 2019 рік – 795,0 тис. грн., 2020 рік –795,0 тис. грн.</w:t>
      </w:r>
    </w:p>
    <w:p w:rsidR="005231CB" w:rsidRDefault="005231CB" w:rsidP="00CA6BBD">
      <w:pPr>
        <w:ind w:left="708"/>
        <w:jc w:val="both"/>
        <w:rPr>
          <w:sz w:val="28"/>
          <w:lang w:val="uk-UA"/>
        </w:rPr>
      </w:pPr>
      <w:r>
        <w:rPr>
          <w:sz w:val="28"/>
          <w:lang w:val="uk-UA"/>
        </w:rPr>
        <w:t>- інші субвенції місцевих рад до районного бюджету 0,0 тис. грн, а саме: 2018 рік -0,0 тис. грн., 2019 рік – 0,0 тис. грн., 2020 рік – 0,0 тис. грн.»</w:t>
      </w:r>
    </w:p>
    <w:p w:rsidR="005231CB" w:rsidRPr="00852654" w:rsidRDefault="005231CB" w:rsidP="00852654">
      <w:pPr>
        <w:ind w:firstLine="708"/>
        <w:rPr>
          <w:sz w:val="28"/>
          <w:lang w:val="uk-UA"/>
        </w:rPr>
      </w:pPr>
    </w:p>
    <w:p w:rsidR="005231CB" w:rsidRPr="00852654" w:rsidRDefault="005231CB" w:rsidP="00852654">
      <w:pPr>
        <w:pStyle w:val="ListParagraph"/>
        <w:numPr>
          <w:ilvl w:val="1"/>
          <w:numId w:val="25"/>
        </w:numPr>
        <w:rPr>
          <w:sz w:val="28"/>
          <w:szCs w:val="28"/>
          <w:lang w:val="uk-UA"/>
        </w:rPr>
      </w:pPr>
      <w:r w:rsidRPr="00852654">
        <w:rPr>
          <w:sz w:val="28"/>
          <w:szCs w:val="28"/>
          <w:lang w:val="uk-UA"/>
        </w:rPr>
        <w:t xml:space="preserve">Розділ </w:t>
      </w:r>
      <w:r w:rsidRPr="00852654">
        <w:rPr>
          <w:sz w:val="28"/>
          <w:szCs w:val="28"/>
          <w:lang w:val="en-US"/>
        </w:rPr>
        <w:t>V</w:t>
      </w:r>
      <w:r w:rsidRPr="00852654">
        <w:rPr>
          <w:sz w:val="28"/>
          <w:szCs w:val="28"/>
          <w:lang w:val="uk-UA"/>
        </w:rPr>
        <w:t xml:space="preserve"> «Фінансове забезпечення Програми» викласти в такій редакції:</w:t>
      </w:r>
    </w:p>
    <w:p w:rsidR="005231CB" w:rsidRDefault="005231CB" w:rsidP="00E6632C">
      <w:pPr>
        <w:tabs>
          <w:tab w:val="left" w:pos="72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«На виконання районної </w:t>
      </w:r>
      <w:r w:rsidRPr="00507D70">
        <w:rPr>
          <w:sz w:val="28"/>
          <w:lang w:val="uk-UA"/>
        </w:rPr>
        <w:t xml:space="preserve">Програми соціальної підтримки ветеранів війни,   праці, дітей війни, інвалідів, інших соціальних груп населення, що перебувають у складних життєвих обставинах «Назустріч людям» на 2018-2020  роки </w:t>
      </w:r>
      <w:r>
        <w:rPr>
          <w:sz w:val="28"/>
          <w:szCs w:val="28"/>
          <w:lang w:val="uk-UA"/>
        </w:rPr>
        <w:t>потрібні кошти:</w:t>
      </w:r>
    </w:p>
    <w:p w:rsidR="005231CB" w:rsidRDefault="005231CB" w:rsidP="00852654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-з районного бюджету 15179,3 тис. грн., а саме: 2018 рік – 5793,1 тис. грн., 2019 рік – 4693,1  тис. грн., 2020 рік – 4693,1 тис. грн.;</w:t>
      </w:r>
    </w:p>
    <w:p w:rsidR="005231CB" w:rsidRDefault="005231CB" w:rsidP="00852654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- субвенція Воскресенської  сільської ради Пологівського району Запорізької області до районного бюджету 2385,0  тис. грн., а саме: 2018 рік –795,0 тис. грн., 2019 рік – 795,0 тис. грн., 2020 рік –795,0 тис. грн.</w:t>
      </w:r>
    </w:p>
    <w:p w:rsidR="005231CB" w:rsidRDefault="005231CB" w:rsidP="00852654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- інші субвенції місцевих рад до районного бюджету 0,0 тис. грн, а саме: 2018 рік - 0,0 тис. грн., 2019 рік – 0,0 тис. грн., 2020 рік – 0,0 тис. грн.</w:t>
      </w:r>
    </w:p>
    <w:p w:rsidR="005231CB" w:rsidRDefault="005231CB" w:rsidP="00852654">
      <w:pPr>
        <w:ind w:firstLine="708"/>
        <w:jc w:val="both"/>
        <w:rPr>
          <w:sz w:val="28"/>
          <w:lang w:val="uk-UA"/>
        </w:rPr>
      </w:pPr>
    </w:p>
    <w:p w:rsidR="005231CB" w:rsidRDefault="005231CB" w:rsidP="0085265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>Перелік заходів, фінансування яких передбачається за рахунок коштів районного, обласного бюджетів, інших субвенцій місцевих рад до районного бюджету та інших джерел, не заборонених законодавством, наведений у Додатку до Програми.</w:t>
      </w:r>
    </w:p>
    <w:p w:rsidR="005231CB" w:rsidRDefault="005231CB" w:rsidP="00852654">
      <w:pPr>
        <w:jc w:val="both"/>
        <w:rPr>
          <w:sz w:val="28"/>
          <w:szCs w:val="28"/>
          <w:lang w:val="uk-UA"/>
        </w:rPr>
      </w:pPr>
      <w:r w:rsidRPr="00851686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Фінансування районної Програми може  уточню</w:t>
      </w:r>
      <w:bookmarkStart w:id="0" w:name="_GoBack"/>
      <w:bookmarkEnd w:id="0"/>
      <w:r>
        <w:rPr>
          <w:sz w:val="28"/>
          <w:szCs w:val="28"/>
          <w:lang w:val="uk-UA"/>
        </w:rPr>
        <w:t>ватися  щорічно».</w:t>
      </w:r>
    </w:p>
    <w:p w:rsidR="005231CB" w:rsidRDefault="005231CB" w:rsidP="002E4263">
      <w:pPr>
        <w:ind w:firstLine="708"/>
        <w:jc w:val="both"/>
        <w:rPr>
          <w:sz w:val="28"/>
          <w:szCs w:val="28"/>
          <w:lang w:val="uk-UA"/>
        </w:rPr>
      </w:pPr>
    </w:p>
    <w:p w:rsidR="005231CB" w:rsidRPr="00FA2F1B" w:rsidRDefault="005231CB" w:rsidP="00FA2F1B">
      <w:pPr>
        <w:jc w:val="both"/>
        <w:rPr>
          <w:sz w:val="28"/>
          <w:szCs w:val="28"/>
        </w:rPr>
      </w:pPr>
      <w:r w:rsidRPr="00EA78D7">
        <w:rPr>
          <w:sz w:val="28"/>
          <w:szCs w:val="28"/>
          <w:lang w:val="uk-UA"/>
        </w:rPr>
        <w:tab/>
      </w:r>
      <w:r>
        <w:rPr>
          <w:sz w:val="28"/>
          <w:szCs w:val="28"/>
        </w:rPr>
        <w:t>1.</w:t>
      </w:r>
      <w:r>
        <w:rPr>
          <w:sz w:val="28"/>
          <w:szCs w:val="28"/>
          <w:lang w:val="uk-UA"/>
        </w:rPr>
        <w:t>3</w:t>
      </w:r>
      <w:r w:rsidRPr="00FA2F1B">
        <w:rPr>
          <w:sz w:val="28"/>
          <w:szCs w:val="28"/>
        </w:rPr>
        <w:t>. додаток до Програми викласти в новій редакції (додається)</w:t>
      </w:r>
    </w:p>
    <w:p w:rsidR="005231CB" w:rsidRPr="00FA2F1B" w:rsidRDefault="005231CB" w:rsidP="00FA2F1B">
      <w:pPr>
        <w:ind w:firstLine="708"/>
        <w:jc w:val="both"/>
        <w:rPr>
          <w:sz w:val="28"/>
          <w:szCs w:val="28"/>
        </w:rPr>
      </w:pPr>
    </w:p>
    <w:p w:rsidR="005231CB" w:rsidRPr="00D25C25" w:rsidRDefault="005231CB" w:rsidP="00FA2F1B">
      <w:pPr>
        <w:ind w:firstLine="708"/>
        <w:jc w:val="both"/>
        <w:rPr>
          <w:sz w:val="28"/>
          <w:szCs w:val="28"/>
          <w:lang w:val="uk-UA"/>
        </w:rPr>
      </w:pPr>
      <w:r w:rsidRPr="00D25C25">
        <w:rPr>
          <w:sz w:val="28"/>
          <w:szCs w:val="28"/>
          <w:lang w:val="uk-UA"/>
        </w:rPr>
        <w:t>2. Контроль за виконанням рішення покласти на постійну комісію районної ради з питань депутатської діяльності, державної регуляторної політики, законності та соціальної політики  і районну державну адміністрацію.</w:t>
      </w:r>
    </w:p>
    <w:p w:rsidR="005231CB" w:rsidRDefault="005231CB" w:rsidP="00FA2F1B">
      <w:pPr>
        <w:tabs>
          <w:tab w:val="left" w:pos="3382"/>
        </w:tabs>
        <w:rPr>
          <w:sz w:val="28"/>
          <w:szCs w:val="28"/>
          <w:lang w:val="uk-UA"/>
        </w:rPr>
      </w:pPr>
    </w:p>
    <w:p w:rsidR="005231CB" w:rsidRDefault="005231CB" w:rsidP="00FA2F1B">
      <w:pPr>
        <w:tabs>
          <w:tab w:val="left" w:pos="3382"/>
        </w:tabs>
        <w:rPr>
          <w:sz w:val="28"/>
          <w:szCs w:val="28"/>
          <w:lang w:val="uk-UA"/>
        </w:rPr>
      </w:pPr>
    </w:p>
    <w:p w:rsidR="005231CB" w:rsidRPr="00D25C25" w:rsidRDefault="005231CB" w:rsidP="00FA2F1B">
      <w:pPr>
        <w:tabs>
          <w:tab w:val="left" w:pos="3382"/>
        </w:tabs>
        <w:rPr>
          <w:sz w:val="28"/>
          <w:szCs w:val="28"/>
          <w:lang w:val="uk-UA"/>
        </w:rPr>
      </w:pPr>
    </w:p>
    <w:p w:rsidR="005231CB" w:rsidRPr="00FA2F1B" w:rsidRDefault="005231CB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  <w:r w:rsidRPr="00FA2F1B">
        <w:rPr>
          <w:sz w:val="28"/>
          <w:szCs w:val="28"/>
        </w:rPr>
        <w:t>Голова ради</w:t>
      </w:r>
      <w:r w:rsidRPr="00FA2F1B">
        <w:rPr>
          <w:sz w:val="28"/>
          <w:szCs w:val="28"/>
        </w:rPr>
        <w:tab/>
      </w:r>
      <w:r w:rsidRPr="00FA2F1B">
        <w:rPr>
          <w:sz w:val="28"/>
          <w:szCs w:val="28"/>
        </w:rPr>
        <w:tab/>
      </w:r>
      <w:r>
        <w:rPr>
          <w:sz w:val="28"/>
          <w:szCs w:val="28"/>
          <w:lang w:val="uk-UA"/>
        </w:rPr>
        <w:t xml:space="preserve">                    </w:t>
      </w:r>
      <w:r w:rsidRPr="00FA2F1B">
        <w:rPr>
          <w:sz w:val="28"/>
          <w:szCs w:val="28"/>
        </w:rPr>
        <w:t>О.П.Покутній</w:t>
      </w:r>
    </w:p>
    <w:p w:rsidR="005231CB" w:rsidRPr="00FA2F1B" w:rsidRDefault="005231CB" w:rsidP="00FA2F1B">
      <w:pPr>
        <w:tabs>
          <w:tab w:val="left" w:pos="5954"/>
          <w:tab w:val="left" w:pos="7088"/>
          <w:tab w:val="left" w:pos="7371"/>
        </w:tabs>
        <w:rPr>
          <w:sz w:val="28"/>
          <w:szCs w:val="28"/>
        </w:rPr>
      </w:pPr>
    </w:p>
    <w:p w:rsidR="005231CB" w:rsidRDefault="005231CB" w:rsidP="00395F16">
      <w:pPr>
        <w:jc w:val="both"/>
      </w:pPr>
    </w:p>
    <w:p w:rsidR="005231CB" w:rsidRDefault="005231CB" w:rsidP="00395F16">
      <w:pPr>
        <w:jc w:val="both"/>
      </w:pPr>
    </w:p>
    <w:p w:rsidR="005231CB" w:rsidRDefault="005231CB" w:rsidP="00395F16">
      <w:pPr>
        <w:jc w:val="both"/>
      </w:pPr>
    </w:p>
    <w:p w:rsidR="005231CB" w:rsidRDefault="005231CB" w:rsidP="00395F16">
      <w:pPr>
        <w:jc w:val="both"/>
      </w:pPr>
    </w:p>
    <w:p w:rsidR="005231CB" w:rsidRDefault="005231CB" w:rsidP="00395F16">
      <w:pPr>
        <w:jc w:val="both"/>
      </w:pPr>
    </w:p>
    <w:p w:rsidR="005231CB" w:rsidRDefault="005231CB" w:rsidP="00395F16">
      <w:pPr>
        <w:jc w:val="both"/>
      </w:pPr>
    </w:p>
    <w:p w:rsidR="005231CB" w:rsidRDefault="005231CB" w:rsidP="00395F16">
      <w:pPr>
        <w:jc w:val="both"/>
      </w:pPr>
    </w:p>
    <w:p w:rsidR="005231CB" w:rsidRDefault="005231CB" w:rsidP="00395F16">
      <w:pPr>
        <w:jc w:val="both"/>
      </w:pPr>
    </w:p>
    <w:p w:rsidR="005231CB" w:rsidRDefault="005231CB" w:rsidP="00395F16">
      <w:pPr>
        <w:jc w:val="both"/>
      </w:pPr>
    </w:p>
    <w:p w:rsidR="005231CB" w:rsidRDefault="005231CB" w:rsidP="00395F16">
      <w:pPr>
        <w:jc w:val="both"/>
      </w:pPr>
    </w:p>
    <w:p w:rsidR="005231CB" w:rsidRDefault="005231CB" w:rsidP="00395F16">
      <w:pPr>
        <w:jc w:val="both"/>
      </w:pPr>
    </w:p>
    <w:p w:rsidR="005231CB" w:rsidRDefault="005231CB" w:rsidP="00395F16">
      <w:pPr>
        <w:jc w:val="both"/>
      </w:pPr>
    </w:p>
    <w:p w:rsidR="005231CB" w:rsidRDefault="005231CB" w:rsidP="00395F16">
      <w:pPr>
        <w:jc w:val="both"/>
      </w:pPr>
    </w:p>
    <w:p w:rsidR="005231CB" w:rsidRDefault="005231CB" w:rsidP="00395F16">
      <w:pPr>
        <w:jc w:val="both"/>
      </w:pPr>
    </w:p>
    <w:p w:rsidR="005231CB" w:rsidRDefault="005231CB" w:rsidP="00267603">
      <w:pPr>
        <w:ind w:firstLine="708"/>
        <w:jc w:val="both"/>
        <w:rPr>
          <w:sz w:val="28"/>
          <w:szCs w:val="28"/>
          <w:lang w:val="uk-UA"/>
        </w:rPr>
      </w:pPr>
    </w:p>
    <w:p w:rsidR="005231CB" w:rsidRDefault="005231CB" w:rsidP="00267603">
      <w:pPr>
        <w:ind w:firstLine="708"/>
        <w:jc w:val="both"/>
        <w:rPr>
          <w:sz w:val="28"/>
          <w:szCs w:val="28"/>
          <w:lang w:val="uk-UA"/>
        </w:rPr>
      </w:pPr>
    </w:p>
    <w:p w:rsidR="005231CB" w:rsidRDefault="005231CB" w:rsidP="00267603">
      <w:pPr>
        <w:ind w:firstLine="708"/>
        <w:jc w:val="both"/>
        <w:rPr>
          <w:sz w:val="28"/>
          <w:szCs w:val="28"/>
          <w:lang w:val="uk-UA"/>
        </w:rPr>
      </w:pPr>
    </w:p>
    <w:p w:rsidR="005231CB" w:rsidRDefault="005231CB" w:rsidP="00267603">
      <w:pPr>
        <w:ind w:firstLine="708"/>
        <w:jc w:val="both"/>
        <w:rPr>
          <w:sz w:val="28"/>
          <w:szCs w:val="28"/>
          <w:lang w:val="uk-UA"/>
        </w:rPr>
      </w:pPr>
    </w:p>
    <w:p w:rsidR="005231CB" w:rsidRDefault="005231CB" w:rsidP="00267603">
      <w:pPr>
        <w:ind w:firstLine="708"/>
        <w:jc w:val="both"/>
        <w:rPr>
          <w:sz w:val="28"/>
          <w:szCs w:val="28"/>
          <w:lang w:val="uk-UA"/>
        </w:rPr>
      </w:pPr>
    </w:p>
    <w:p w:rsidR="005231CB" w:rsidRDefault="005231CB" w:rsidP="00267603">
      <w:pPr>
        <w:ind w:firstLine="708"/>
        <w:jc w:val="both"/>
        <w:rPr>
          <w:sz w:val="28"/>
          <w:szCs w:val="28"/>
          <w:lang w:val="uk-UA"/>
        </w:rPr>
      </w:pPr>
    </w:p>
    <w:p w:rsidR="005231CB" w:rsidRDefault="005231CB" w:rsidP="00267603">
      <w:pPr>
        <w:ind w:firstLine="708"/>
        <w:jc w:val="both"/>
        <w:rPr>
          <w:sz w:val="28"/>
          <w:szCs w:val="28"/>
          <w:lang w:val="uk-UA"/>
        </w:rPr>
      </w:pPr>
    </w:p>
    <w:p w:rsidR="005231CB" w:rsidRDefault="005231CB" w:rsidP="00267603">
      <w:pPr>
        <w:ind w:firstLine="708"/>
        <w:jc w:val="both"/>
        <w:rPr>
          <w:sz w:val="28"/>
          <w:szCs w:val="28"/>
          <w:lang w:val="uk-UA"/>
        </w:rPr>
        <w:sectPr w:rsidR="005231CB" w:rsidSect="00635D6C">
          <w:pgSz w:w="11906" w:h="16838"/>
          <w:pgMar w:top="899" w:right="567" w:bottom="567" w:left="1134" w:header="709" w:footer="709" w:gutter="0"/>
          <w:cols w:space="708"/>
          <w:docGrid w:linePitch="360"/>
        </w:sectPr>
      </w:pPr>
    </w:p>
    <w:p w:rsidR="005231CB" w:rsidRDefault="005231CB" w:rsidP="000A43CA">
      <w:pPr>
        <w:ind w:left="5664" w:firstLine="708"/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Додаток </w:t>
      </w:r>
    </w:p>
    <w:p w:rsidR="005231CB" w:rsidRDefault="005231CB" w:rsidP="000A43CA">
      <w:pPr>
        <w:ind w:left="5664" w:firstLine="708"/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до рішення районної ради</w:t>
      </w:r>
    </w:p>
    <w:p w:rsidR="005231CB" w:rsidRDefault="005231CB" w:rsidP="000A43CA">
      <w:pPr>
        <w:ind w:left="11328"/>
        <w:rPr>
          <w:lang w:val="uk-UA"/>
        </w:rPr>
      </w:pPr>
      <w:r>
        <w:rPr>
          <w:lang w:val="uk-UA"/>
        </w:rPr>
        <w:t xml:space="preserve">__________ № _______   </w:t>
      </w:r>
    </w:p>
    <w:p w:rsidR="005231CB" w:rsidRDefault="005231CB" w:rsidP="000A43CA">
      <w:pPr>
        <w:ind w:left="11328"/>
        <w:rPr>
          <w:lang w:val="uk-UA"/>
        </w:rPr>
      </w:pPr>
    </w:p>
    <w:p w:rsidR="005231CB" w:rsidRDefault="005231CB" w:rsidP="000A43CA">
      <w:pPr>
        <w:ind w:left="11328"/>
        <w:rPr>
          <w:lang w:val="uk-UA"/>
        </w:rPr>
      </w:pPr>
      <w:r>
        <w:rPr>
          <w:lang w:val="uk-UA"/>
        </w:rPr>
        <w:t xml:space="preserve"> Додаток </w:t>
      </w:r>
    </w:p>
    <w:p w:rsidR="005231CB" w:rsidRDefault="005231CB" w:rsidP="000A43CA">
      <w:pPr>
        <w:ind w:left="10620" w:firstLine="708"/>
        <w:rPr>
          <w:b/>
          <w:sz w:val="28"/>
          <w:szCs w:val="28"/>
          <w:lang w:val="uk-UA"/>
        </w:rPr>
      </w:pPr>
      <w:r>
        <w:rPr>
          <w:lang w:val="uk-UA"/>
        </w:rPr>
        <w:t xml:space="preserve">до Програми </w:t>
      </w:r>
      <w:r>
        <w:rPr>
          <w:lang w:val="uk-UA"/>
        </w:rPr>
        <w:tab/>
        <w:t xml:space="preserve"> </w:t>
      </w:r>
    </w:p>
    <w:p w:rsidR="005231CB" w:rsidRDefault="005231CB" w:rsidP="000A43C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Перелік заходів, фінансування яких передбачається за рахунок коштів </w:t>
      </w:r>
    </w:p>
    <w:p w:rsidR="005231CB" w:rsidRDefault="005231CB" w:rsidP="000A43C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районного, обласного бюджетів та інших джерел</w:t>
      </w:r>
    </w:p>
    <w:p w:rsidR="005231CB" w:rsidRDefault="005231CB" w:rsidP="000A43CA">
      <w:pPr>
        <w:jc w:val="center"/>
        <w:rPr>
          <w:b/>
          <w:sz w:val="28"/>
          <w:szCs w:val="28"/>
          <w:lang w:val="uk-UA"/>
        </w:rPr>
      </w:pPr>
    </w:p>
    <w:p w:rsidR="005231CB" w:rsidRDefault="005231CB" w:rsidP="000A43CA">
      <w:pPr>
        <w:jc w:val="center"/>
        <w:rPr>
          <w:b/>
          <w:sz w:val="28"/>
          <w:szCs w:val="28"/>
          <w:lang w:val="uk-UA"/>
        </w:rPr>
      </w:pPr>
    </w:p>
    <w:tbl>
      <w:tblPr>
        <w:tblW w:w="15734" w:type="dxa"/>
        <w:tblInd w:w="137" w:type="dxa"/>
        <w:tblLayout w:type="fixed"/>
        <w:tblLook w:val="0000"/>
      </w:tblPr>
      <w:tblGrid>
        <w:gridCol w:w="567"/>
        <w:gridCol w:w="2977"/>
        <w:gridCol w:w="2523"/>
        <w:gridCol w:w="28"/>
        <w:gridCol w:w="851"/>
        <w:gridCol w:w="850"/>
        <w:gridCol w:w="709"/>
        <w:gridCol w:w="851"/>
        <w:gridCol w:w="708"/>
        <w:gridCol w:w="709"/>
        <w:gridCol w:w="851"/>
        <w:gridCol w:w="850"/>
        <w:gridCol w:w="567"/>
        <w:gridCol w:w="851"/>
        <w:gridCol w:w="992"/>
        <w:gridCol w:w="850"/>
      </w:tblGrid>
      <w:tr w:rsidR="005231CB" w:rsidTr="0006176A">
        <w:trPr>
          <w:cantSplit/>
          <w:trHeight w:val="543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Pr="00EF740E" w:rsidRDefault="005231CB" w:rsidP="008F05E8">
            <w:pPr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№</w:t>
            </w:r>
          </w:p>
          <w:p w:rsidR="005231CB" w:rsidRPr="00EF740E" w:rsidRDefault="005231CB" w:rsidP="008F05E8">
            <w:pPr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з/п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Pr="00EF740E" w:rsidRDefault="005231CB" w:rsidP="008F05E8">
            <w:pPr>
              <w:jc w:val="center"/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Найменування заходів</w:t>
            </w:r>
          </w:p>
        </w:tc>
        <w:tc>
          <w:tcPr>
            <w:tcW w:w="2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Pr="00EF740E" w:rsidRDefault="005231CB" w:rsidP="008F05E8">
            <w:pPr>
              <w:jc w:val="center"/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Виконавці</w:t>
            </w:r>
          </w:p>
          <w:p w:rsidR="005231CB" w:rsidRPr="00EF740E" w:rsidRDefault="005231CB" w:rsidP="008F05E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24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Pr="00EF740E" w:rsidRDefault="005231CB" w:rsidP="008F05E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201</w:t>
            </w:r>
            <w:r>
              <w:rPr>
                <w:b/>
                <w:sz w:val="22"/>
                <w:szCs w:val="22"/>
                <w:lang w:val="uk-UA"/>
              </w:rPr>
              <w:t>8</w:t>
            </w:r>
            <w:r w:rsidRPr="00EF740E">
              <w:rPr>
                <w:b/>
                <w:sz w:val="22"/>
                <w:szCs w:val="22"/>
                <w:lang w:val="uk-UA"/>
              </w:rPr>
              <w:t xml:space="preserve"> рік</w:t>
            </w:r>
          </w:p>
          <w:p w:rsidR="005231CB" w:rsidRPr="00EF740E" w:rsidRDefault="005231CB" w:rsidP="008F05E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(тис. грн.)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Pr="00EF740E" w:rsidRDefault="005231CB" w:rsidP="008F05E8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2019</w:t>
            </w:r>
            <w:r w:rsidRPr="00EF740E">
              <w:rPr>
                <w:b/>
                <w:sz w:val="22"/>
                <w:szCs w:val="22"/>
                <w:lang w:val="uk-UA"/>
              </w:rPr>
              <w:t xml:space="preserve"> рік</w:t>
            </w:r>
          </w:p>
          <w:p w:rsidR="005231CB" w:rsidRPr="00EF740E" w:rsidRDefault="005231CB" w:rsidP="008F05E8">
            <w:pPr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 xml:space="preserve">      ( тис. грн.)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Pr="00EF740E" w:rsidRDefault="005231CB" w:rsidP="00F70F65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2020</w:t>
            </w:r>
            <w:r w:rsidRPr="00EF740E">
              <w:rPr>
                <w:b/>
                <w:sz w:val="22"/>
                <w:szCs w:val="22"/>
                <w:lang w:val="uk-UA"/>
              </w:rPr>
              <w:t xml:space="preserve"> рік</w:t>
            </w:r>
          </w:p>
          <w:p w:rsidR="005231CB" w:rsidRPr="00EF740E" w:rsidRDefault="005231CB" w:rsidP="00F70F6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>( тис. грн.)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31CB" w:rsidRPr="00AB40F6" w:rsidRDefault="005231CB" w:rsidP="00F70F6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AB40F6">
              <w:rPr>
                <w:b/>
                <w:sz w:val="22"/>
                <w:szCs w:val="22"/>
                <w:lang w:val="uk-UA"/>
              </w:rPr>
              <w:t>Загальний обсяг</w:t>
            </w:r>
          </w:p>
          <w:p w:rsidR="005231CB" w:rsidRPr="00AB40F6" w:rsidRDefault="005231CB" w:rsidP="00F70F65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AB40F6">
              <w:rPr>
                <w:b/>
                <w:sz w:val="22"/>
                <w:szCs w:val="22"/>
                <w:lang w:val="uk-UA"/>
              </w:rPr>
              <w:t>фінансування</w:t>
            </w:r>
          </w:p>
          <w:p w:rsidR="005231CB" w:rsidRPr="00AB40F6" w:rsidRDefault="005231CB" w:rsidP="00F70F65">
            <w:pPr>
              <w:jc w:val="center"/>
              <w:rPr>
                <w:sz w:val="22"/>
                <w:szCs w:val="22"/>
              </w:rPr>
            </w:pPr>
            <w:r w:rsidRPr="00AB40F6">
              <w:rPr>
                <w:b/>
                <w:sz w:val="22"/>
                <w:szCs w:val="22"/>
                <w:lang w:val="uk-UA"/>
              </w:rPr>
              <w:t>(тис. грн.)</w:t>
            </w:r>
          </w:p>
        </w:tc>
      </w:tr>
      <w:tr w:rsidR="005231CB" w:rsidRPr="00C02F5D" w:rsidTr="0006176A">
        <w:trPr>
          <w:cantSplit/>
          <w:trHeight w:val="1605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Default="005231CB" w:rsidP="00EE5C1A">
            <w:pPr>
              <w:snapToGrid w:val="0"/>
              <w:rPr>
                <w:sz w:val="28"/>
                <w:szCs w:val="28"/>
                <w:lang w:val="uk-UA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Default="005231CB" w:rsidP="00EE5C1A">
            <w:pPr>
              <w:snapToGrid w:val="0"/>
              <w:jc w:val="center"/>
              <w:rPr>
                <w:lang w:val="uk-UA"/>
              </w:rPr>
            </w:pPr>
          </w:p>
        </w:tc>
        <w:tc>
          <w:tcPr>
            <w:tcW w:w="25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Default="005231CB" w:rsidP="00EE5C1A">
            <w:pPr>
              <w:snapToGrid w:val="0"/>
              <w:jc w:val="center"/>
              <w:rPr>
                <w:lang w:val="uk-UA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5231CB" w:rsidRDefault="005231CB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5231CB" w:rsidRDefault="005231CB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Субвенція Воскресенської сільської ради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5231CB" w:rsidRDefault="005231CB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Інші субвенції місцевих рад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5231CB" w:rsidRDefault="005231CB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5231CB" w:rsidRDefault="005231CB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Субвенція Воскресенської сільської ради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5231CB" w:rsidRDefault="005231CB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Інші субвенції місцевих рад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5231CB" w:rsidRDefault="005231CB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5231CB" w:rsidRDefault="005231CB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Субвенція в</w:t>
            </w:r>
          </w:p>
          <w:p w:rsidR="005231CB" w:rsidRDefault="005231CB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Воскресенської  сільської ради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extDirection w:val="btLr"/>
            <w:vAlign w:val="center"/>
          </w:tcPr>
          <w:p w:rsidR="005231CB" w:rsidRPr="00AB40F6" w:rsidRDefault="005231CB" w:rsidP="00EE5C1A">
            <w:pPr>
              <w:ind w:left="113" w:right="113"/>
              <w:jc w:val="center"/>
              <w:rPr>
                <w:sz w:val="20"/>
                <w:szCs w:val="20"/>
                <w:lang w:val="uk-UA"/>
              </w:rPr>
            </w:pPr>
            <w:r w:rsidRPr="00AB40F6">
              <w:rPr>
                <w:sz w:val="20"/>
                <w:szCs w:val="20"/>
                <w:lang w:val="uk-UA"/>
              </w:rPr>
              <w:t>Інші субвенції місцевих рад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extDirection w:val="btLr"/>
            <w:vAlign w:val="center"/>
          </w:tcPr>
          <w:p w:rsidR="005231CB" w:rsidRPr="00AB40F6" w:rsidRDefault="005231CB" w:rsidP="00EE5C1A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Районний бюджет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:rsidR="005231CB" w:rsidRPr="00AB40F6" w:rsidRDefault="005231CB" w:rsidP="00EE5C1A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AB40F6">
              <w:rPr>
                <w:b/>
                <w:sz w:val="20"/>
                <w:szCs w:val="20"/>
                <w:lang w:val="uk-UA"/>
              </w:rPr>
              <w:t xml:space="preserve">Субвенція </w:t>
            </w:r>
            <w:r w:rsidRPr="00AB40F6">
              <w:rPr>
                <w:b/>
                <w:sz w:val="18"/>
                <w:szCs w:val="18"/>
                <w:lang w:val="uk-UA"/>
              </w:rPr>
              <w:t>Воскресенсько</w:t>
            </w:r>
            <w:r w:rsidRPr="00AB40F6">
              <w:rPr>
                <w:b/>
                <w:sz w:val="20"/>
                <w:szCs w:val="20"/>
                <w:lang w:val="uk-UA"/>
              </w:rPr>
              <w:t>ї сільської ради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5231CB" w:rsidRPr="00581C1F" w:rsidRDefault="005231CB" w:rsidP="00EE5C1A">
            <w:pPr>
              <w:ind w:left="113" w:right="113"/>
              <w:jc w:val="center"/>
              <w:rPr>
                <w:b/>
                <w:sz w:val="20"/>
                <w:szCs w:val="20"/>
                <w:lang w:val="uk-UA"/>
              </w:rPr>
            </w:pPr>
            <w:r w:rsidRPr="00581C1F">
              <w:rPr>
                <w:b/>
                <w:sz w:val="20"/>
                <w:szCs w:val="20"/>
                <w:lang w:val="uk-UA"/>
              </w:rPr>
              <w:t>І</w:t>
            </w:r>
            <w:r>
              <w:rPr>
                <w:b/>
                <w:sz w:val="20"/>
                <w:szCs w:val="20"/>
                <w:lang w:val="uk-UA"/>
              </w:rPr>
              <w:t>нші субвенції місцевих рад</w:t>
            </w:r>
          </w:p>
        </w:tc>
      </w:tr>
      <w:tr w:rsidR="005231CB" w:rsidTr="0006176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231CB" w:rsidRPr="00EF740E" w:rsidRDefault="005231CB" w:rsidP="00EE5C1A">
            <w:pPr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1.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231CB" w:rsidRPr="00C02F5D" w:rsidRDefault="005231CB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Надання одноразової грошової допомоги</w:t>
            </w:r>
          </w:p>
          <w:p w:rsidR="005231CB" w:rsidRPr="00C02F5D" w:rsidRDefault="005231CB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громадянам, яким виповнилось 100 років і більше</w:t>
            </w:r>
          </w:p>
        </w:tc>
        <w:tc>
          <w:tcPr>
            <w:tcW w:w="2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231CB" w:rsidRPr="00C02F5D" w:rsidRDefault="005231CB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Управління  соціального захисту населення райдержадміністрації,</w:t>
            </w:r>
          </w:p>
          <w:p w:rsidR="005231CB" w:rsidRPr="00C02F5D" w:rsidRDefault="005231CB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КУ «Територіальний центр соціального обслуговування</w:t>
            </w:r>
          </w:p>
          <w:p w:rsidR="005231CB" w:rsidRPr="00C02F5D" w:rsidRDefault="005231CB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(надання соціальних послуг)» Пологівської районної ради Запорізької області</w:t>
            </w:r>
          </w:p>
        </w:tc>
        <w:tc>
          <w:tcPr>
            <w:tcW w:w="8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1,0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1,0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1,0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0, 0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Pr="00AB40F6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AB40F6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Pr="00AB40F6" w:rsidRDefault="005231CB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3</w:t>
            </w:r>
            <w:r w:rsidRPr="00AB40F6">
              <w:rPr>
                <w:b/>
                <w:sz w:val="22"/>
                <w:szCs w:val="22"/>
                <w:lang w:val="uk-UA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231CB" w:rsidRPr="00581C1F" w:rsidRDefault="005231CB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231CB" w:rsidRPr="00581C1F" w:rsidRDefault="005231CB" w:rsidP="00EE5C1A">
            <w:pPr>
              <w:jc w:val="center"/>
              <w:rPr>
                <w:b/>
                <w:lang w:val="uk-UA"/>
              </w:rPr>
            </w:pPr>
            <w:r w:rsidRPr="00581C1F">
              <w:rPr>
                <w:b/>
                <w:lang w:val="uk-UA"/>
              </w:rPr>
              <w:t>0,0</w:t>
            </w:r>
          </w:p>
        </w:tc>
      </w:tr>
      <w:tr w:rsidR="005231CB" w:rsidRPr="00EF740E" w:rsidTr="0006176A">
        <w:trPr>
          <w:trHeight w:val="1065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5231CB" w:rsidRPr="00EF740E" w:rsidRDefault="005231CB" w:rsidP="00EE5C1A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5231CB" w:rsidRPr="00C02F5D" w:rsidRDefault="005231CB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 xml:space="preserve">Надання грошової допомоги громадянам, які опинились в екстремальній ситуації, </w:t>
            </w:r>
          </w:p>
          <w:p w:rsidR="005231CB" w:rsidRPr="00C02F5D" w:rsidRDefault="005231CB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в тому числі: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5231CB" w:rsidRPr="00C02F5D" w:rsidRDefault="005231CB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Управління соціального захисту населення райдержадміністрації,</w:t>
            </w:r>
          </w:p>
          <w:p w:rsidR="005231CB" w:rsidRPr="00C02F5D" w:rsidRDefault="005231CB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КУ «Територіальний центр соціального обслуговування</w:t>
            </w:r>
          </w:p>
          <w:p w:rsidR="005231CB" w:rsidRPr="00C02F5D" w:rsidRDefault="005231CB" w:rsidP="00EE5C1A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(</w:t>
            </w:r>
            <w:r w:rsidRPr="00C02F5D">
              <w:rPr>
                <w:sz w:val="22"/>
                <w:szCs w:val="22"/>
                <w:lang w:val="uk-UA"/>
              </w:rPr>
              <w:t>надання соціальних послуг)»</w:t>
            </w:r>
          </w:p>
          <w:p w:rsidR="005231CB" w:rsidRPr="00C02F5D" w:rsidRDefault="005231CB" w:rsidP="00EE5C1A">
            <w:pPr>
              <w:jc w:val="both"/>
              <w:rPr>
                <w:sz w:val="22"/>
                <w:szCs w:val="22"/>
              </w:rPr>
            </w:pPr>
            <w:r w:rsidRPr="00C02F5D">
              <w:rPr>
                <w:sz w:val="22"/>
                <w:szCs w:val="22"/>
                <w:lang w:val="uk-UA"/>
              </w:rPr>
              <w:t>Пологівської районної ради Запорізької області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5231CB" w:rsidRPr="00C02F5D" w:rsidRDefault="005231CB" w:rsidP="001C3223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2200,</w:t>
            </w:r>
            <w:r w:rsidRPr="00C02F5D">
              <w:rPr>
                <w:sz w:val="22"/>
                <w:szCs w:val="22"/>
                <w:lang w:val="en-US"/>
              </w:rPr>
              <w:t>0</w:t>
            </w:r>
          </w:p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1100,</w:t>
            </w:r>
            <w:r w:rsidRPr="00C02F5D">
              <w:rPr>
                <w:sz w:val="22"/>
                <w:szCs w:val="22"/>
                <w:lang w:val="uk-UA"/>
              </w:rPr>
              <w:t>0</w:t>
            </w:r>
          </w:p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1100</w:t>
            </w:r>
            <w:r w:rsidRPr="00C02F5D">
              <w:rPr>
                <w:sz w:val="22"/>
                <w:szCs w:val="22"/>
                <w:lang w:val="uk-UA"/>
              </w:rPr>
              <w:t>,0</w:t>
            </w:r>
          </w:p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231CB" w:rsidRPr="00581C1F" w:rsidRDefault="005231CB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4400</w:t>
            </w:r>
            <w:r w:rsidRPr="00581C1F">
              <w:rPr>
                <w:b/>
                <w:sz w:val="22"/>
                <w:szCs w:val="22"/>
                <w:lang w:val="uk-UA"/>
              </w:rPr>
              <w:t>,0</w:t>
            </w:r>
          </w:p>
          <w:p w:rsidR="005231CB" w:rsidRPr="00581C1F" w:rsidRDefault="005231CB" w:rsidP="00EE5C1A">
            <w:pPr>
              <w:ind w:left="113" w:right="113"/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231CB" w:rsidRPr="00581C1F" w:rsidRDefault="005231CB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  <w:p w:rsidR="005231CB" w:rsidRPr="00581C1F" w:rsidRDefault="005231CB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231CB" w:rsidRPr="00581C1F" w:rsidRDefault="005231CB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  <w:p w:rsidR="005231CB" w:rsidRPr="00581C1F" w:rsidRDefault="005231CB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</w:tr>
      <w:tr w:rsidR="005231CB" w:rsidRPr="00EF740E" w:rsidTr="0006176A">
        <w:trPr>
          <w:trHeight w:val="480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5231CB" w:rsidRPr="00EF740E" w:rsidRDefault="005231CB" w:rsidP="00EE5C1A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5231CB" w:rsidRPr="00C02F5D" w:rsidRDefault="005231CB" w:rsidP="00EE5C1A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- </w:t>
            </w:r>
            <w:r w:rsidRPr="00C02F5D">
              <w:rPr>
                <w:sz w:val="22"/>
                <w:szCs w:val="22"/>
                <w:lang w:val="uk-UA"/>
              </w:rPr>
              <w:t>за депутатськими зверненням;</w:t>
            </w:r>
          </w:p>
          <w:p w:rsidR="005231CB" w:rsidRPr="00C02F5D" w:rsidRDefault="005231CB" w:rsidP="00EE5C1A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2551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5231CB" w:rsidRPr="00C02F5D" w:rsidRDefault="005231CB" w:rsidP="00EE5C1A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231CB" w:rsidRPr="00C02F5D" w:rsidRDefault="005231CB" w:rsidP="004B2060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uk-UA"/>
              </w:rPr>
              <w:t>2135,0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231CB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231CB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231CB" w:rsidRDefault="005231CB" w:rsidP="00EE5C1A">
            <w:pPr>
              <w:rPr>
                <w:sz w:val="22"/>
                <w:szCs w:val="22"/>
                <w:lang w:val="uk-UA"/>
              </w:rPr>
            </w:pPr>
          </w:p>
          <w:p w:rsidR="005231CB" w:rsidRPr="00C02F5D" w:rsidRDefault="005231CB" w:rsidP="00EE5C1A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1020,0</w:t>
            </w:r>
          </w:p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231CB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231CB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231CB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1020,0</w:t>
            </w:r>
          </w:p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231CB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231CB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231CB" w:rsidRDefault="005231CB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5231CB" w:rsidRPr="00581C1F" w:rsidRDefault="005231CB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4175,0</w:t>
            </w:r>
          </w:p>
          <w:p w:rsidR="005231CB" w:rsidRPr="00581C1F" w:rsidRDefault="005231CB" w:rsidP="00A0765A">
            <w:pPr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231CB" w:rsidRDefault="005231CB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5231CB" w:rsidRDefault="005231CB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5231CB" w:rsidRDefault="005231CB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  <w:p w:rsidR="005231CB" w:rsidRDefault="005231CB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5231CB" w:rsidRPr="00581C1F" w:rsidRDefault="005231CB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231CB" w:rsidRDefault="005231CB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5231CB" w:rsidRPr="00581C1F" w:rsidRDefault="005231CB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  <w:p w:rsidR="005231CB" w:rsidRPr="00581C1F" w:rsidRDefault="005231CB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</w:tr>
      <w:tr w:rsidR="005231CB" w:rsidRPr="00EF740E" w:rsidTr="0006176A">
        <w:trPr>
          <w:trHeight w:val="78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5231CB" w:rsidRPr="00EF740E" w:rsidRDefault="005231CB" w:rsidP="00EE5C1A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5231CB" w:rsidRPr="00C02F5D" w:rsidRDefault="005231CB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-учасникам антитерористичної операції та членам їх сімей;</w:t>
            </w:r>
          </w:p>
        </w:tc>
        <w:tc>
          <w:tcPr>
            <w:tcW w:w="255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231CB" w:rsidRPr="00C02F5D" w:rsidRDefault="005231CB" w:rsidP="00EE5C1A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</w:t>
            </w: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60,0</w:t>
            </w:r>
          </w:p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60,0</w:t>
            </w:r>
          </w:p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231CB" w:rsidRPr="00581C1F" w:rsidRDefault="005231CB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18</w:t>
            </w: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  <w:p w:rsidR="005231CB" w:rsidRPr="00581C1F" w:rsidRDefault="005231CB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231CB" w:rsidRPr="00581C1F" w:rsidRDefault="005231CB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  <w:p w:rsidR="005231CB" w:rsidRPr="00581C1F" w:rsidRDefault="005231CB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231CB" w:rsidRPr="00581C1F" w:rsidRDefault="005231CB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  <w:p w:rsidR="005231CB" w:rsidRPr="00581C1F" w:rsidRDefault="005231CB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</w:tr>
      <w:tr w:rsidR="005231CB" w:rsidRPr="00EF740E" w:rsidTr="0006176A">
        <w:trPr>
          <w:trHeight w:val="983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5231CB" w:rsidRPr="00EF740E" w:rsidRDefault="005231CB" w:rsidP="00EE5C1A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5231CB" w:rsidRPr="00C02F5D" w:rsidRDefault="005231CB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- пощтові витрати на доставку коштів заявникам</w:t>
            </w:r>
          </w:p>
          <w:p w:rsidR="005231CB" w:rsidRPr="00C02F5D" w:rsidRDefault="005231CB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Pr="00C02F5D" w:rsidRDefault="005231CB" w:rsidP="00EE5C1A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</w:t>
            </w: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231CB" w:rsidRDefault="005231CB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5231CB" w:rsidRPr="00581C1F" w:rsidRDefault="005231CB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45</w:t>
            </w:r>
            <w:r w:rsidRPr="00581C1F">
              <w:rPr>
                <w:b/>
                <w:sz w:val="22"/>
                <w:szCs w:val="22"/>
                <w:lang w:val="uk-UA"/>
              </w:rPr>
              <w:t>,0</w:t>
            </w:r>
          </w:p>
          <w:p w:rsidR="005231CB" w:rsidRPr="00581C1F" w:rsidRDefault="005231CB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231CB" w:rsidRPr="00581C1F" w:rsidRDefault="005231CB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231CB" w:rsidRPr="00581C1F" w:rsidRDefault="005231CB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</w:tc>
      </w:tr>
      <w:tr w:rsidR="005231CB" w:rsidTr="0006176A">
        <w:trPr>
          <w:trHeight w:val="10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231CB" w:rsidRPr="00EF740E" w:rsidRDefault="005231CB" w:rsidP="00EE5C1A">
            <w:pPr>
              <w:rPr>
                <w:sz w:val="22"/>
                <w:szCs w:val="22"/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3.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231CB" w:rsidRPr="00C02F5D" w:rsidRDefault="005231CB" w:rsidP="00EE5C1A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Надавати фінансову підтримку Пологівській  </w:t>
            </w:r>
            <w:r w:rsidRPr="00C02F5D">
              <w:rPr>
                <w:sz w:val="22"/>
                <w:szCs w:val="22"/>
                <w:lang w:val="uk-UA"/>
              </w:rPr>
              <w:t>районній організації ветеранів</w:t>
            </w:r>
            <w:r>
              <w:rPr>
                <w:sz w:val="22"/>
                <w:szCs w:val="22"/>
                <w:lang w:val="uk-UA"/>
              </w:rPr>
              <w:t xml:space="preserve"> України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Pr="00C02F5D" w:rsidRDefault="005231CB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Управління  соціального захисту населення райдержадміністрації, Пологівська районна організація ветеранів України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47</w:t>
            </w:r>
            <w:r w:rsidRPr="00C02F5D">
              <w:rPr>
                <w:sz w:val="22"/>
                <w:szCs w:val="22"/>
                <w:lang w:val="uk-UA"/>
              </w:rPr>
              <w:t>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47,1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47,1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231CB" w:rsidRPr="00581C1F" w:rsidRDefault="005231CB" w:rsidP="00A0765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141</w:t>
            </w:r>
            <w:r w:rsidRPr="00581C1F">
              <w:rPr>
                <w:b/>
                <w:sz w:val="22"/>
                <w:szCs w:val="22"/>
                <w:lang w:val="uk-UA"/>
              </w:rPr>
              <w:t>,</w:t>
            </w:r>
            <w:r>
              <w:rPr>
                <w:b/>
                <w:sz w:val="22"/>
                <w:szCs w:val="22"/>
                <w:lang w:val="uk-UA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231CB" w:rsidRPr="00581C1F" w:rsidRDefault="005231CB" w:rsidP="00EE5C1A">
            <w:pPr>
              <w:jc w:val="center"/>
              <w:rPr>
                <w:b/>
                <w:sz w:val="22"/>
                <w:szCs w:val="22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231CB" w:rsidRPr="00581C1F" w:rsidRDefault="005231CB" w:rsidP="00EE5C1A">
            <w:pPr>
              <w:jc w:val="center"/>
              <w:rPr>
                <w:b/>
                <w:lang w:val="uk-UA"/>
              </w:rPr>
            </w:pPr>
            <w:r w:rsidRPr="00581C1F">
              <w:rPr>
                <w:b/>
                <w:lang w:val="uk-UA"/>
              </w:rPr>
              <w:t>0,0</w:t>
            </w:r>
          </w:p>
        </w:tc>
      </w:tr>
      <w:tr w:rsidR="005231CB" w:rsidRPr="00F906D1" w:rsidTr="0006176A">
        <w:trPr>
          <w:trHeight w:val="10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231CB" w:rsidRPr="00EF740E" w:rsidRDefault="005231CB" w:rsidP="00EE5C1A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Pr="00C02F5D" w:rsidRDefault="005231CB" w:rsidP="00EE5C1A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Надавати</w:t>
            </w:r>
            <w:r w:rsidRPr="00C02F5D">
              <w:rPr>
                <w:sz w:val="22"/>
                <w:szCs w:val="22"/>
                <w:lang w:val="uk-UA"/>
              </w:rPr>
              <w:t xml:space="preserve"> фінансової підтримку </w:t>
            </w:r>
            <w:r>
              <w:rPr>
                <w:sz w:val="22"/>
                <w:szCs w:val="22"/>
                <w:lang w:val="uk-UA"/>
              </w:rPr>
              <w:t xml:space="preserve">Пологівській </w:t>
            </w:r>
            <w:r w:rsidRPr="00C02F5D">
              <w:rPr>
                <w:sz w:val="22"/>
                <w:szCs w:val="22"/>
                <w:lang w:val="uk-UA"/>
              </w:rPr>
              <w:t xml:space="preserve"> районній</w:t>
            </w:r>
            <w:r>
              <w:rPr>
                <w:sz w:val="22"/>
                <w:szCs w:val="22"/>
                <w:lang w:val="uk-UA"/>
              </w:rPr>
              <w:t xml:space="preserve"> організації інвалідів війни, </w:t>
            </w:r>
            <w:r w:rsidRPr="00C02F5D">
              <w:rPr>
                <w:sz w:val="22"/>
                <w:szCs w:val="22"/>
                <w:lang w:val="uk-UA"/>
              </w:rPr>
              <w:t>Збройних Сил</w:t>
            </w:r>
            <w:r>
              <w:rPr>
                <w:sz w:val="22"/>
                <w:szCs w:val="22"/>
                <w:lang w:val="uk-UA"/>
              </w:rPr>
              <w:t xml:space="preserve"> та учасників бойових дій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Pr="00C02F5D" w:rsidRDefault="005231CB" w:rsidP="00062FEE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Управління соціального захисту населення райдержадміністрації, Пологівська районна організація інвалідів війни,  Збройних Сил та учасників бойових дій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231CB" w:rsidRPr="00581C1F" w:rsidRDefault="005231CB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45</w:t>
            </w:r>
            <w:r w:rsidRPr="00581C1F">
              <w:rPr>
                <w:b/>
                <w:sz w:val="22"/>
                <w:szCs w:val="22"/>
                <w:lang w:val="uk-UA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231CB" w:rsidRPr="00581C1F" w:rsidRDefault="005231CB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231CB" w:rsidRPr="00581C1F" w:rsidRDefault="005231CB" w:rsidP="00EE5C1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0,0</w:t>
            </w:r>
          </w:p>
        </w:tc>
      </w:tr>
      <w:tr w:rsidR="005231CB" w:rsidRPr="00F906D1" w:rsidTr="0006176A">
        <w:trPr>
          <w:trHeight w:val="10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231CB" w:rsidRDefault="005231CB" w:rsidP="00EE5C1A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Default="005231CB" w:rsidP="00EE5C1A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Надавати фінансову підтримку Пологівській районній організації «Ветерани АТО Пологівщини»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Default="005231CB" w:rsidP="00EE5C1A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Управління соціального захисту населення райдержадміністрації, Пологівська районна організація «Ветерани АТО Пологівщини»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231CB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231CB" w:rsidRDefault="005231CB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5231CB" w:rsidRPr="00581C1F" w:rsidRDefault="005231CB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300</w:t>
            </w:r>
            <w:r w:rsidRPr="00581C1F">
              <w:rPr>
                <w:b/>
                <w:sz w:val="22"/>
                <w:szCs w:val="22"/>
                <w:lang w:val="uk-UA"/>
              </w:rPr>
              <w:t>,0</w:t>
            </w:r>
          </w:p>
          <w:p w:rsidR="005231CB" w:rsidRPr="00581C1F" w:rsidRDefault="005231CB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231CB" w:rsidRPr="00581C1F" w:rsidRDefault="005231CB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231CB" w:rsidRPr="00581C1F" w:rsidRDefault="005231CB" w:rsidP="00EE5C1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0,0</w:t>
            </w:r>
          </w:p>
        </w:tc>
      </w:tr>
      <w:tr w:rsidR="005231CB" w:rsidRPr="00F906D1" w:rsidTr="0006176A">
        <w:trPr>
          <w:trHeight w:val="10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231CB" w:rsidRDefault="005231CB" w:rsidP="00EE5C1A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Default="005231CB" w:rsidP="00EE5C1A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Надавати фінансову підтримку Пологівській районній організації «Товариство Червоного Хреста України»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Default="005231CB" w:rsidP="00EE5C1A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Управління соціального захисту населення райдержадміністрації, Пологівська районна організація «Товариство Червоного Хреста України»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231CB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231CB" w:rsidRDefault="005231CB" w:rsidP="00AC50C3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90,0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231CB" w:rsidRDefault="005231CB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231CB" w:rsidRDefault="005231CB" w:rsidP="00EE5C1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0,0</w:t>
            </w:r>
          </w:p>
        </w:tc>
      </w:tr>
      <w:tr w:rsidR="005231CB" w:rsidRPr="00CE1EA7" w:rsidTr="0006176A">
        <w:trPr>
          <w:trHeight w:val="10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231CB" w:rsidRDefault="005231CB" w:rsidP="00EE5C1A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Default="005231CB" w:rsidP="00EE5C1A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Надавати фінансову підтримку Пологівській районній організації Української спілки ветеранів Афганістану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Default="005231CB" w:rsidP="00EE5C1A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Управління соціального захисту населення райдержадміністрації, Пологівська районна організація Української спілки ветеранів Афганістану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231CB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231CB" w:rsidRDefault="005231CB" w:rsidP="00AC50C3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90,0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231CB" w:rsidRDefault="005231CB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231CB" w:rsidRDefault="005231CB" w:rsidP="00EE5C1A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0,0</w:t>
            </w:r>
          </w:p>
        </w:tc>
      </w:tr>
      <w:tr w:rsidR="005231CB" w:rsidTr="0006176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231CB" w:rsidRPr="00160C9E" w:rsidRDefault="005231CB" w:rsidP="00EE5C1A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</w:t>
            </w:r>
            <w:r w:rsidRPr="00160C9E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Pr="00160C9E" w:rsidRDefault="005231CB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Проводити заходи для ветеранів, інвалідів, громадян, які постраждали внаслідок Чорнобильської катастрофи; учасників антитерористичної операції, їх сімей та дітей:</w:t>
            </w:r>
          </w:p>
          <w:p w:rsidR="005231CB" w:rsidRPr="00160C9E" w:rsidRDefault="005231CB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з нагоди вшанування пам’яті загиблих в Афганістані та інших локальних війнах;</w:t>
            </w:r>
          </w:p>
          <w:p w:rsidR="005231CB" w:rsidRPr="00160C9E" w:rsidRDefault="005231CB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з відзначення Дня захисника Вітчизни;</w:t>
            </w:r>
          </w:p>
          <w:p w:rsidR="005231CB" w:rsidRPr="00160C9E" w:rsidRDefault="005231CB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з нагоди  Дня пам</w:t>
            </w:r>
            <w:r w:rsidRPr="00160C9E">
              <w:rPr>
                <w:sz w:val="20"/>
                <w:szCs w:val="20"/>
              </w:rPr>
              <w:t>’</w:t>
            </w:r>
            <w:r w:rsidRPr="00160C9E">
              <w:rPr>
                <w:sz w:val="20"/>
                <w:szCs w:val="20"/>
                <w:lang w:val="uk-UA"/>
              </w:rPr>
              <w:t>яті Чорнобильської катастрофи;</w:t>
            </w:r>
          </w:p>
          <w:p w:rsidR="005231CB" w:rsidRPr="00160C9E" w:rsidRDefault="005231CB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 xml:space="preserve"> відзначення Дня Перемоги в Великій Вітчизняній війні 1941-1945 років;</w:t>
            </w:r>
          </w:p>
          <w:p w:rsidR="005231CB" w:rsidRPr="00160C9E" w:rsidRDefault="005231CB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з нагоди Дня скорботи і вшанування пам’яті жертв війни в Україні;</w:t>
            </w:r>
          </w:p>
          <w:p w:rsidR="005231CB" w:rsidRPr="00160C9E" w:rsidRDefault="005231CB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 xml:space="preserve">з відзначення Дня визволення міста та району від фашистських загарбників; </w:t>
            </w:r>
          </w:p>
          <w:p w:rsidR="005231CB" w:rsidRPr="00160C9E" w:rsidRDefault="005231CB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з нагоди Міжнародного Дня громадян похилого віку та Дня ветерана;</w:t>
            </w:r>
          </w:p>
          <w:p w:rsidR="005231CB" w:rsidRPr="00160C9E" w:rsidRDefault="005231CB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з відзначення Дня визволення України від  фашистських загарбників;</w:t>
            </w:r>
          </w:p>
          <w:p w:rsidR="005231CB" w:rsidRPr="00160C9E" w:rsidRDefault="005231CB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з нагоди Міжнародного Дня інвалідів;</w:t>
            </w:r>
          </w:p>
          <w:p w:rsidR="005231CB" w:rsidRPr="00160C9E" w:rsidRDefault="005231CB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з нагоди Дня вшанування учасників ліквідації наслідків аварії на Чорнобильській АЕС;</w:t>
            </w:r>
          </w:p>
          <w:p w:rsidR="005231CB" w:rsidRPr="00160C9E" w:rsidRDefault="005231CB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з нагоди Збройних Сил України;</w:t>
            </w:r>
          </w:p>
          <w:p w:rsidR="005231CB" w:rsidRPr="00160C9E" w:rsidRDefault="005231CB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з нагоди  Свята Миколая та Новорічних свят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Pr="00160C9E" w:rsidRDefault="005231CB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Управління  соціального захисту населення райдержадміністрації,</w:t>
            </w:r>
          </w:p>
          <w:p w:rsidR="005231CB" w:rsidRPr="00160C9E" w:rsidRDefault="005231CB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КУ «Територіальний центр соціального обслуговування</w:t>
            </w:r>
          </w:p>
          <w:p w:rsidR="005231CB" w:rsidRPr="00160C9E" w:rsidRDefault="005231CB" w:rsidP="00EE5C1A">
            <w:pPr>
              <w:jc w:val="both"/>
              <w:rPr>
                <w:sz w:val="20"/>
                <w:szCs w:val="20"/>
                <w:lang w:val="uk-UA"/>
              </w:rPr>
            </w:pPr>
            <w:r w:rsidRPr="00160C9E">
              <w:rPr>
                <w:sz w:val="20"/>
                <w:szCs w:val="20"/>
                <w:lang w:val="uk-UA"/>
              </w:rPr>
              <w:t>(надання соціальних послуг)» Пологівської районної ради Запорізької області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Pr="00A0765A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A0765A">
              <w:rPr>
                <w:sz w:val="22"/>
                <w:szCs w:val="22"/>
                <w:lang w:val="uk-UA"/>
              </w:rPr>
              <w:t>80,0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Pr="00A0765A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A0765A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Pr="00A0765A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A0765A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Pr="00A0765A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A0765A">
              <w:rPr>
                <w:sz w:val="22"/>
                <w:szCs w:val="22"/>
                <w:lang w:val="uk-UA"/>
              </w:rPr>
              <w:t>80,0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Pr="00A0765A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A0765A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Pr="00A0765A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A0765A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Pr="00A0765A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A0765A">
              <w:rPr>
                <w:sz w:val="22"/>
                <w:szCs w:val="22"/>
                <w:lang w:val="uk-UA"/>
              </w:rPr>
              <w:t>80,0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Pr="00A0765A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A0765A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Pr="00A0765A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A0765A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Pr="00A0765A" w:rsidRDefault="005231CB" w:rsidP="00EE5C1A">
            <w:pPr>
              <w:ind w:left="113" w:right="113"/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5231CB" w:rsidRPr="00A0765A" w:rsidRDefault="005231CB" w:rsidP="00A0765A">
            <w:pPr>
              <w:ind w:left="113" w:right="113"/>
              <w:jc w:val="center"/>
              <w:rPr>
                <w:b/>
                <w:sz w:val="22"/>
                <w:szCs w:val="22"/>
                <w:lang w:val="uk-UA"/>
              </w:rPr>
            </w:pPr>
            <w:r w:rsidRPr="00A0765A">
              <w:rPr>
                <w:b/>
                <w:sz w:val="22"/>
                <w:szCs w:val="22"/>
                <w:lang w:val="uk-UA"/>
              </w:rPr>
              <w:t>240,0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231CB" w:rsidRPr="00A0765A" w:rsidRDefault="005231CB" w:rsidP="00EE5C1A">
            <w:pPr>
              <w:jc w:val="center"/>
              <w:rPr>
                <w:b/>
                <w:sz w:val="22"/>
                <w:szCs w:val="22"/>
              </w:rPr>
            </w:pPr>
            <w:r w:rsidRPr="00A0765A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231CB" w:rsidRPr="00A0765A" w:rsidRDefault="005231CB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A0765A">
              <w:rPr>
                <w:b/>
                <w:sz w:val="22"/>
                <w:szCs w:val="22"/>
                <w:lang w:val="uk-UA"/>
              </w:rPr>
              <w:t>0,0</w:t>
            </w:r>
          </w:p>
        </w:tc>
      </w:tr>
      <w:tr w:rsidR="005231CB" w:rsidTr="0006176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231CB" w:rsidRPr="00EF740E" w:rsidRDefault="005231CB" w:rsidP="00EE5C1A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</w:t>
            </w:r>
            <w:r w:rsidRPr="00EF740E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Pr="00C02F5D" w:rsidRDefault="005231CB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Надання  грошової допомоги громадянам, які знаходяться на лікуванні програмним гемодіалізом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231CB" w:rsidRPr="00C02F5D" w:rsidRDefault="005231CB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Управління  соціального захисту населення райдержадміністрації</w:t>
            </w:r>
          </w:p>
          <w:p w:rsidR="005231CB" w:rsidRPr="00C02F5D" w:rsidRDefault="005231CB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КУ «Територіальний центр соціального обслуговування                         (надання соціальних послуг)» Пологівської районної ради Запорізької області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Pr="00C02F5D" w:rsidRDefault="005231CB" w:rsidP="00EE5C1A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Pr="00581C1F" w:rsidRDefault="005231CB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231CB" w:rsidRPr="00581C1F" w:rsidRDefault="005231CB" w:rsidP="00EE5C1A">
            <w:pPr>
              <w:jc w:val="center"/>
              <w:rPr>
                <w:b/>
                <w:sz w:val="22"/>
                <w:szCs w:val="22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231CB" w:rsidRPr="00581C1F" w:rsidRDefault="005231CB" w:rsidP="00EE5C1A">
            <w:pPr>
              <w:jc w:val="center"/>
              <w:rPr>
                <w:b/>
                <w:lang w:val="uk-UA"/>
              </w:rPr>
            </w:pPr>
            <w:r w:rsidRPr="00581C1F">
              <w:rPr>
                <w:b/>
                <w:lang w:val="uk-UA"/>
              </w:rPr>
              <w:t>0,0</w:t>
            </w:r>
          </w:p>
        </w:tc>
      </w:tr>
      <w:tr w:rsidR="005231CB" w:rsidTr="0006176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231CB" w:rsidRPr="00EF740E" w:rsidRDefault="005231CB" w:rsidP="00EE5C1A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</w:t>
            </w:r>
            <w:r w:rsidRPr="00EF740E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231CB" w:rsidRPr="002F1934" w:rsidRDefault="005231CB" w:rsidP="00D25C25">
            <w:pPr>
              <w:jc w:val="both"/>
              <w:rPr>
                <w:lang w:val="uk-UA"/>
              </w:rPr>
            </w:pPr>
            <w:r w:rsidRPr="002F1934">
              <w:rPr>
                <w:lang w:val="uk-UA"/>
              </w:rPr>
              <w:t xml:space="preserve">Надавати фінансову допомогу членам районної організації Української спілки ветеранів </w:t>
            </w:r>
            <w:r>
              <w:rPr>
                <w:lang w:val="uk-UA"/>
              </w:rPr>
              <w:t xml:space="preserve">Афганістану </w:t>
            </w:r>
            <w:r w:rsidRPr="002F1934">
              <w:rPr>
                <w:lang w:val="uk-UA"/>
              </w:rPr>
              <w:t>для проведення заходів з нагоди вшанування Пам’яті загиблих  в Афганістані та інших локальних війнах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231CB" w:rsidRPr="00C02F5D" w:rsidRDefault="005231CB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Управління  соціального захисту населення райдержадміністрації, районна організація Української спілки ветеранів Афганістану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</w:t>
            </w:r>
            <w:r w:rsidRPr="00C02F5D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</w:t>
            </w: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20,0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Pr="00581C1F" w:rsidRDefault="005231CB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60,0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231CB" w:rsidRPr="00581C1F" w:rsidRDefault="005231CB" w:rsidP="00EE5C1A">
            <w:pPr>
              <w:jc w:val="center"/>
              <w:rPr>
                <w:b/>
                <w:sz w:val="22"/>
                <w:szCs w:val="22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231CB" w:rsidRPr="00581C1F" w:rsidRDefault="005231CB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</w:tc>
      </w:tr>
      <w:tr w:rsidR="005231CB" w:rsidTr="0006176A">
        <w:tblPrEx>
          <w:jc w:val="center"/>
        </w:tblPrEx>
        <w:trPr>
          <w:trHeight w:val="2220"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5231CB" w:rsidRPr="00EF740E" w:rsidRDefault="005231CB" w:rsidP="00AE69FB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231CB" w:rsidRPr="00C02F5D" w:rsidRDefault="005231CB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Здійснювати фінансування заходів з підтримки учасників антитерористичної операції –жителів   Пологівського району, під час проходження військової служби, а саме</w:t>
            </w:r>
            <w:r>
              <w:rPr>
                <w:sz w:val="22"/>
                <w:szCs w:val="22"/>
                <w:lang w:val="uk-UA"/>
              </w:rPr>
              <w:t xml:space="preserve"> фінансувати</w:t>
            </w:r>
            <w:r w:rsidRPr="00C02F5D">
              <w:rPr>
                <w:sz w:val="22"/>
                <w:szCs w:val="22"/>
                <w:lang w:val="uk-UA"/>
              </w:rPr>
              <w:t xml:space="preserve">: </w:t>
            </w:r>
          </w:p>
        </w:tc>
        <w:tc>
          <w:tcPr>
            <w:tcW w:w="255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</w:tcBorders>
            <w:vAlign w:val="center"/>
          </w:tcPr>
          <w:p w:rsidR="005231CB" w:rsidRPr="00C02F5D" w:rsidRDefault="005231CB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Управління  соціального захисту населення райдержадміністрації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231CB" w:rsidRPr="00C02F5D" w:rsidRDefault="005231CB" w:rsidP="00EE5C1A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231CB" w:rsidRPr="00665279" w:rsidRDefault="005231CB" w:rsidP="00EE5C1A">
            <w:pPr>
              <w:rPr>
                <w:lang w:val="uk-UA"/>
              </w:rPr>
            </w:pPr>
            <w:r>
              <w:rPr>
                <w:lang w:val="uk-UA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231CB" w:rsidRPr="00665279" w:rsidRDefault="005231CB" w:rsidP="00EE5C1A">
            <w:r w:rsidRPr="00665279"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231CB" w:rsidRPr="00665279" w:rsidRDefault="005231CB" w:rsidP="00EE5C1A">
            <w:r w:rsidRPr="00665279">
              <w:t>0,0</w:t>
            </w:r>
          </w:p>
        </w:tc>
      </w:tr>
      <w:tr w:rsidR="005231CB" w:rsidTr="0006176A">
        <w:tblPrEx>
          <w:jc w:val="center"/>
        </w:tblPrEx>
        <w:trPr>
          <w:trHeight w:val="1262"/>
          <w:jc w:val="center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5231CB" w:rsidRPr="00EF740E" w:rsidRDefault="005231CB" w:rsidP="00EE5C1A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231CB" w:rsidRPr="00C02F5D" w:rsidRDefault="005231CB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 xml:space="preserve"> за рахунок коштів загального фонду:</w:t>
            </w:r>
          </w:p>
          <w:p w:rsidR="005231CB" w:rsidRPr="00C02F5D" w:rsidRDefault="005231CB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-ритуальні послуги, транспортні послуги;</w:t>
            </w:r>
          </w:p>
        </w:tc>
        <w:tc>
          <w:tcPr>
            <w:tcW w:w="2551" w:type="dxa"/>
            <w:gridSpan w:val="2"/>
            <w:vMerge/>
            <w:tcBorders>
              <w:left w:val="single" w:sz="4" w:space="0" w:color="000000"/>
            </w:tcBorders>
          </w:tcPr>
          <w:p w:rsidR="005231CB" w:rsidRPr="00C02F5D" w:rsidRDefault="005231CB" w:rsidP="00EE5C1A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10,0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231CB" w:rsidRPr="00581C1F" w:rsidRDefault="005231CB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231CB" w:rsidRPr="00581C1F" w:rsidRDefault="005231CB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231CB" w:rsidRPr="00581C1F" w:rsidRDefault="005231CB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581C1F">
              <w:rPr>
                <w:b/>
                <w:sz w:val="22"/>
                <w:szCs w:val="22"/>
                <w:lang w:val="uk-UA"/>
              </w:rPr>
              <w:t>0,0</w:t>
            </w:r>
          </w:p>
        </w:tc>
      </w:tr>
      <w:tr w:rsidR="005231CB" w:rsidRPr="002F1934" w:rsidTr="0006176A">
        <w:tblPrEx>
          <w:jc w:val="center"/>
        </w:tblPrEx>
        <w:trPr>
          <w:trHeight w:val="950"/>
          <w:jc w:val="center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5231CB" w:rsidRPr="00EF740E" w:rsidRDefault="005231CB" w:rsidP="00EE5C1A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231CB" w:rsidRPr="00C02F5D" w:rsidRDefault="005231CB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- придбання предметів одягу, взуття, засобів гігієни  та  спальних мішків</w:t>
            </w:r>
            <w:r>
              <w:rPr>
                <w:sz w:val="22"/>
                <w:szCs w:val="22"/>
                <w:lang w:val="uk-UA"/>
              </w:rPr>
              <w:t>, ліхтарів, тощо</w:t>
            </w:r>
            <w:r w:rsidRPr="00C02F5D">
              <w:rPr>
                <w:sz w:val="22"/>
                <w:szCs w:val="22"/>
                <w:lang w:val="uk-UA"/>
              </w:rPr>
              <w:t>;</w:t>
            </w:r>
          </w:p>
        </w:tc>
        <w:tc>
          <w:tcPr>
            <w:tcW w:w="2551" w:type="dxa"/>
            <w:gridSpan w:val="2"/>
            <w:vMerge/>
            <w:tcBorders>
              <w:left w:val="single" w:sz="4" w:space="0" w:color="000000"/>
            </w:tcBorders>
          </w:tcPr>
          <w:p w:rsidR="005231CB" w:rsidRPr="00C02F5D" w:rsidRDefault="005231CB" w:rsidP="00EE5C1A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231CB" w:rsidRPr="00581C1F" w:rsidRDefault="005231CB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231CB" w:rsidRPr="00581C1F" w:rsidRDefault="005231CB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231CB" w:rsidRPr="00581C1F" w:rsidRDefault="005231CB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</w:tr>
      <w:tr w:rsidR="005231CB" w:rsidRPr="002F1934" w:rsidTr="0006176A">
        <w:tblPrEx>
          <w:jc w:val="center"/>
        </w:tblPrEx>
        <w:trPr>
          <w:trHeight w:val="607"/>
          <w:jc w:val="center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231CB" w:rsidRPr="00EF740E" w:rsidRDefault="005231CB" w:rsidP="00EE5C1A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231CB" w:rsidRPr="00C02F5D" w:rsidRDefault="005231CB" w:rsidP="00EE5C1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- придбання медикаментів та перев’язувального матеріалу;</w:t>
            </w:r>
          </w:p>
        </w:tc>
        <w:tc>
          <w:tcPr>
            <w:tcW w:w="2551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5231CB" w:rsidRPr="00C02F5D" w:rsidRDefault="005231CB" w:rsidP="00EE5C1A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231CB" w:rsidRPr="00C02F5D" w:rsidRDefault="005231CB" w:rsidP="00EE5C1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231CB" w:rsidRPr="00581C1F" w:rsidRDefault="005231CB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231CB" w:rsidRPr="00581C1F" w:rsidRDefault="005231CB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231CB" w:rsidRPr="00581C1F" w:rsidRDefault="005231CB" w:rsidP="00EE5C1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</w:tr>
      <w:tr w:rsidR="005231CB" w:rsidRPr="0068062A" w:rsidTr="000617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5231CB" w:rsidRPr="00EF740E" w:rsidRDefault="005231CB" w:rsidP="00A0765A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12</w:t>
            </w:r>
            <w:r w:rsidRPr="00EF740E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231CB" w:rsidRPr="00C02F5D" w:rsidRDefault="005231CB" w:rsidP="00A0765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Здійснювати виплати грошової компенсації фізичним особам, які надають соціальні послуги громадянам похилого віку, інвалідам, дітям – інвалідам, хворим, які не здатні до самообслуговування і потребують сторонньої допомоги.</w:t>
            </w:r>
          </w:p>
          <w:p w:rsidR="005231CB" w:rsidRPr="00C02F5D" w:rsidRDefault="005231CB" w:rsidP="00A0765A">
            <w:pPr>
              <w:jc w:val="both"/>
              <w:rPr>
                <w:sz w:val="22"/>
                <w:szCs w:val="22"/>
                <w:lang w:val="uk-UA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:rsidR="005231CB" w:rsidRPr="00C02F5D" w:rsidRDefault="005231CB" w:rsidP="00A0765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Управління соціального захисту населення райдержадміністрації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Default="005231CB" w:rsidP="00A0765A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</w:p>
          <w:p w:rsidR="005231CB" w:rsidRDefault="005231CB" w:rsidP="00A0765A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650,0</w:t>
            </w:r>
          </w:p>
          <w:p w:rsidR="005231CB" w:rsidRPr="00C02F5D" w:rsidRDefault="005231CB" w:rsidP="00A0765A">
            <w:pPr>
              <w:snapToGrid w:val="0"/>
              <w:rPr>
                <w:sz w:val="22"/>
                <w:szCs w:val="22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Pr="00C02F5D" w:rsidRDefault="005231CB" w:rsidP="00A0765A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Pr="00C02F5D" w:rsidRDefault="005231CB" w:rsidP="00A0765A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Pr="00C02F5D" w:rsidRDefault="005231CB" w:rsidP="00A0765A">
            <w:pPr>
              <w:snapToGrid w:val="0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650,0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Pr="00C02F5D" w:rsidRDefault="005231CB" w:rsidP="00A0765A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Pr="00C02F5D" w:rsidRDefault="005231CB" w:rsidP="00A0765A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Pr="00C02F5D" w:rsidRDefault="005231CB" w:rsidP="00A0765A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650,</w:t>
            </w:r>
            <w:r w:rsidRPr="00C02F5D"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Pr="00C02F5D" w:rsidRDefault="005231CB" w:rsidP="00A0765A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75</w:t>
            </w:r>
            <w:r w:rsidRPr="00C02F5D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Pr="00C02F5D" w:rsidRDefault="005231CB" w:rsidP="00A0765A">
            <w:pPr>
              <w:snapToGrid w:val="0"/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231CB" w:rsidRPr="00581C1F" w:rsidRDefault="005231CB" w:rsidP="00A0765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1950,0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231CB" w:rsidRPr="00581C1F" w:rsidRDefault="005231CB" w:rsidP="00D54F3B">
            <w:pPr>
              <w:snapToGrid w:val="0"/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225</w:t>
            </w:r>
            <w:r w:rsidRPr="00581C1F">
              <w:rPr>
                <w:b/>
                <w:sz w:val="22"/>
                <w:szCs w:val="22"/>
                <w:lang w:val="uk-UA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231CB" w:rsidRPr="00581C1F" w:rsidRDefault="005231CB" w:rsidP="00A0765A">
            <w:pPr>
              <w:snapToGrid w:val="0"/>
              <w:jc w:val="center"/>
              <w:rPr>
                <w:b/>
                <w:lang w:val="uk-UA"/>
              </w:rPr>
            </w:pPr>
            <w:r w:rsidRPr="00581C1F">
              <w:rPr>
                <w:b/>
                <w:lang w:val="uk-UA"/>
              </w:rPr>
              <w:t>0,0</w:t>
            </w:r>
          </w:p>
        </w:tc>
      </w:tr>
      <w:tr w:rsidR="005231CB" w:rsidRPr="007E3776" w:rsidTr="0006176A">
        <w:trPr>
          <w:trHeight w:val="15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1CB" w:rsidRPr="00C02F5D" w:rsidRDefault="005231CB" w:rsidP="008D3EA9">
            <w:pPr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1</w:t>
            </w:r>
            <w:r>
              <w:rPr>
                <w:sz w:val="22"/>
                <w:szCs w:val="22"/>
                <w:lang w:val="uk-UA"/>
              </w:rPr>
              <w:t>3</w:t>
            </w:r>
            <w:r w:rsidRPr="00C02F5D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5231CB" w:rsidRPr="00C02F5D" w:rsidRDefault="005231CB" w:rsidP="00A0765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Здійснювати відшкодування витрат підприємствам зв’язку   за надані послуги  пільговим категоріям населення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5231CB" w:rsidRPr="00C02F5D" w:rsidRDefault="005231CB" w:rsidP="00A0765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Управління соціального захисту населення райдержадміністрації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Pr="00C02F5D" w:rsidRDefault="005231CB" w:rsidP="00A076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150</w:t>
            </w:r>
            <w:r w:rsidRPr="00C02F5D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Pr="00C02F5D" w:rsidRDefault="005231CB" w:rsidP="00A076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</w:t>
            </w:r>
            <w:r w:rsidRPr="00C02F5D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Pr="00C02F5D" w:rsidRDefault="005231CB" w:rsidP="00A0765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Pr="00C02F5D" w:rsidRDefault="005231CB" w:rsidP="00A076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150,0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Pr="00C02F5D" w:rsidRDefault="005231CB" w:rsidP="00F813D1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15,0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Pr="00C02F5D" w:rsidRDefault="005231CB" w:rsidP="00A076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</w:t>
            </w:r>
            <w:r w:rsidRPr="00C02F5D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Pr="00C02F5D" w:rsidRDefault="005231CB" w:rsidP="00A076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Pr="00C02F5D" w:rsidRDefault="005231CB" w:rsidP="00A0765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15,0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Pr="00C02F5D" w:rsidRDefault="005231CB" w:rsidP="00A076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Pr="00581C1F" w:rsidRDefault="005231CB" w:rsidP="00A0765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450</w:t>
            </w:r>
            <w:r w:rsidRPr="00581C1F">
              <w:rPr>
                <w:b/>
                <w:sz w:val="22"/>
                <w:szCs w:val="22"/>
                <w:lang w:val="uk-UA"/>
              </w:rPr>
              <w:t>,0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231CB" w:rsidRPr="00581C1F" w:rsidRDefault="005231CB" w:rsidP="00A0765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45</w:t>
            </w:r>
            <w:r w:rsidRPr="00581C1F">
              <w:rPr>
                <w:b/>
                <w:sz w:val="22"/>
                <w:szCs w:val="22"/>
                <w:lang w:val="uk-UA"/>
              </w:rPr>
              <w:t>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231CB" w:rsidRPr="00581C1F" w:rsidRDefault="005231CB" w:rsidP="00A0765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</w:tr>
    </w:tbl>
    <w:p w:rsidR="005231CB" w:rsidRDefault="005231CB" w:rsidP="000A43CA"/>
    <w:p w:rsidR="005231CB" w:rsidRDefault="005231CB" w:rsidP="000A43CA"/>
    <w:p w:rsidR="005231CB" w:rsidRDefault="005231CB" w:rsidP="000A43CA">
      <w:r>
        <w:br w:type="page"/>
      </w:r>
    </w:p>
    <w:tbl>
      <w:tblPr>
        <w:tblW w:w="15763" w:type="dxa"/>
        <w:tblInd w:w="108" w:type="dxa"/>
        <w:tblLayout w:type="fixed"/>
        <w:tblLook w:val="0000"/>
      </w:tblPr>
      <w:tblGrid>
        <w:gridCol w:w="567"/>
        <w:gridCol w:w="2974"/>
        <w:gridCol w:w="2300"/>
        <w:gridCol w:w="992"/>
        <w:gridCol w:w="851"/>
        <w:gridCol w:w="567"/>
        <w:gridCol w:w="850"/>
        <w:gridCol w:w="822"/>
        <w:gridCol w:w="737"/>
        <w:gridCol w:w="822"/>
        <w:gridCol w:w="851"/>
        <w:gridCol w:w="737"/>
        <w:gridCol w:w="992"/>
        <w:gridCol w:w="851"/>
        <w:gridCol w:w="850"/>
      </w:tblGrid>
      <w:tr w:rsidR="005231CB" w:rsidRPr="007E3776" w:rsidTr="00D837AA">
        <w:trPr>
          <w:trHeight w:val="16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1CB" w:rsidRPr="00C02F5D" w:rsidRDefault="005231CB" w:rsidP="008D3EA9">
            <w:pPr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1</w:t>
            </w:r>
            <w:r>
              <w:rPr>
                <w:sz w:val="22"/>
                <w:szCs w:val="22"/>
                <w:lang w:val="uk-UA"/>
              </w:rPr>
              <w:t>4</w:t>
            </w:r>
            <w:r w:rsidRPr="00C02F5D"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5231CB" w:rsidRPr="00C02F5D" w:rsidRDefault="005231CB" w:rsidP="00A0765A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Здійснювати відшкодування  витрат</w:t>
            </w:r>
            <w:r w:rsidRPr="00C02F5D">
              <w:rPr>
                <w:sz w:val="22"/>
                <w:szCs w:val="22"/>
                <w:lang w:val="uk-UA"/>
              </w:rPr>
              <w:t xml:space="preserve"> за пільговий проїзд окремих категорій громадян залізничним транспортом загального користування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5231CB" w:rsidRPr="00C02F5D" w:rsidRDefault="005231CB" w:rsidP="00A0765A">
            <w:pPr>
              <w:jc w:val="both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Управління соціального захисту населення райдержадміністрації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Pr="00C02F5D" w:rsidRDefault="005231CB" w:rsidP="00A076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67</w:t>
            </w: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Pr="00C02F5D" w:rsidRDefault="005231CB" w:rsidP="00A076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200</w:t>
            </w:r>
            <w:r w:rsidRPr="00C02F5D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Pr="00C02F5D" w:rsidRDefault="005231CB" w:rsidP="00A0765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Pr="00C02F5D" w:rsidRDefault="005231CB" w:rsidP="00A076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670</w:t>
            </w:r>
            <w:r w:rsidRPr="00C02F5D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Pr="00C02F5D" w:rsidRDefault="005231CB" w:rsidP="00A076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</w:t>
            </w: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Pr="00C02F5D" w:rsidRDefault="005231CB" w:rsidP="00A0765A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Pr="00C02F5D" w:rsidRDefault="005231CB" w:rsidP="00A0765A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670,0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Pr="00C02F5D" w:rsidRDefault="005231CB" w:rsidP="00A076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200,</w:t>
            </w:r>
            <w:r w:rsidRPr="00C02F5D">
              <w:rPr>
                <w:sz w:val="22"/>
                <w:szCs w:val="22"/>
                <w:lang w:val="uk-UA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Pr="00C02F5D" w:rsidRDefault="005231CB" w:rsidP="00A076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231CB" w:rsidRPr="00581C1F" w:rsidRDefault="005231CB" w:rsidP="00A0765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2010,0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231CB" w:rsidRPr="00581C1F" w:rsidRDefault="005231CB" w:rsidP="00A0765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600,0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231CB" w:rsidRPr="00581C1F" w:rsidRDefault="005231CB" w:rsidP="00A0765A">
            <w:pPr>
              <w:jc w:val="center"/>
              <w:rPr>
                <w:b/>
                <w:lang w:val="uk-UA"/>
              </w:rPr>
            </w:pPr>
            <w:r w:rsidRPr="00581C1F">
              <w:rPr>
                <w:b/>
                <w:lang w:val="uk-UA"/>
              </w:rPr>
              <w:t>0,0</w:t>
            </w:r>
          </w:p>
        </w:tc>
      </w:tr>
      <w:tr w:rsidR="005231CB" w:rsidRPr="007E3776" w:rsidTr="00523479">
        <w:trPr>
          <w:trHeight w:val="166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1CB" w:rsidRPr="00C02F5D" w:rsidRDefault="005231CB" w:rsidP="00CE22EC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15.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5231CB" w:rsidRDefault="005231CB" w:rsidP="00A0765A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Здійснювати відшкодування витрат за пільговий проїзд окремих категорій громадян на приміських  автобусних маршрутах в межах Пологівського району Запорізької області 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5231CB" w:rsidRPr="00C02F5D" w:rsidRDefault="005231CB" w:rsidP="00A0765A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Управління соціального захисту населення райдержадміністрації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Default="005231CB" w:rsidP="00A076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1600,0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Default="005231CB" w:rsidP="00A0765A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505,0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Pr="00C02F5D" w:rsidRDefault="005231CB" w:rsidP="00A076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Default="005231CB" w:rsidP="00A076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1600,0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Default="005231CB" w:rsidP="00A076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505,5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Pr="00C02F5D" w:rsidRDefault="005231CB" w:rsidP="00A076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Default="005231CB" w:rsidP="00A0765A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1600,0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Default="005231CB" w:rsidP="00F813D1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505,0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5231CB" w:rsidRDefault="005231CB" w:rsidP="00A0765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5231CB" w:rsidRDefault="005231CB" w:rsidP="00523479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4800,0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231CB" w:rsidRDefault="005231CB" w:rsidP="00A0765A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1515,0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231CB" w:rsidRPr="00581C1F" w:rsidRDefault="005231CB" w:rsidP="00A0765A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</w:tr>
      <w:tr w:rsidR="005231CB" w:rsidRPr="0068062A" w:rsidTr="00523479">
        <w:tc>
          <w:tcPr>
            <w:tcW w:w="5841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5231CB" w:rsidRPr="00C02F5D" w:rsidRDefault="005231CB" w:rsidP="00614C59">
            <w:pPr>
              <w:jc w:val="center"/>
              <w:rPr>
                <w:b/>
                <w:sz w:val="22"/>
                <w:szCs w:val="22"/>
                <w:lang w:val="uk-UA"/>
              </w:rPr>
            </w:pPr>
          </w:p>
          <w:p w:rsidR="005231CB" w:rsidRPr="00C02F5D" w:rsidRDefault="005231CB" w:rsidP="00614C59">
            <w:pPr>
              <w:jc w:val="center"/>
              <w:rPr>
                <w:sz w:val="22"/>
                <w:szCs w:val="22"/>
                <w:lang w:val="uk-UA"/>
              </w:rPr>
            </w:pPr>
            <w:r w:rsidRPr="00C02F5D">
              <w:rPr>
                <w:b/>
                <w:sz w:val="22"/>
                <w:szCs w:val="22"/>
                <w:lang w:val="uk-UA"/>
              </w:rPr>
              <w:t>Разом</w:t>
            </w:r>
          </w:p>
          <w:p w:rsidR="005231CB" w:rsidRPr="00C02F5D" w:rsidRDefault="005231CB" w:rsidP="00614C59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5231CB" w:rsidRPr="00C02F5D" w:rsidRDefault="005231CB" w:rsidP="00614C59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5793,1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5231CB" w:rsidRPr="00C02F5D" w:rsidRDefault="005231CB" w:rsidP="00614C59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795,0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5231CB" w:rsidRPr="00C02F5D" w:rsidRDefault="005231CB" w:rsidP="00614C59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C02F5D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</w:tcPr>
          <w:p w:rsidR="005231CB" w:rsidRPr="00C02F5D" w:rsidRDefault="005231CB" w:rsidP="00614C59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4693,1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</w:tcPr>
          <w:p w:rsidR="005231CB" w:rsidRPr="00C02F5D" w:rsidRDefault="005231CB" w:rsidP="00614C59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795,0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</w:tcPr>
          <w:p w:rsidR="005231CB" w:rsidRPr="00C02F5D" w:rsidRDefault="005231CB" w:rsidP="00614C59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C02F5D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822" w:type="dxa"/>
            <w:tcBorders>
              <w:left w:val="single" w:sz="4" w:space="0" w:color="000000"/>
              <w:bottom w:val="single" w:sz="4" w:space="0" w:color="000000"/>
            </w:tcBorders>
          </w:tcPr>
          <w:p w:rsidR="005231CB" w:rsidRPr="00C02F5D" w:rsidRDefault="005231CB" w:rsidP="00614C59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4693,1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</w:tcPr>
          <w:p w:rsidR="005231CB" w:rsidRPr="00C02F5D" w:rsidRDefault="005231CB" w:rsidP="00614C59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795,0</w:t>
            </w:r>
          </w:p>
        </w:tc>
        <w:tc>
          <w:tcPr>
            <w:tcW w:w="737" w:type="dxa"/>
            <w:tcBorders>
              <w:left w:val="single" w:sz="4" w:space="0" w:color="000000"/>
              <w:bottom w:val="single" w:sz="4" w:space="0" w:color="000000"/>
            </w:tcBorders>
          </w:tcPr>
          <w:p w:rsidR="005231CB" w:rsidRPr="00C02F5D" w:rsidRDefault="005231CB" w:rsidP="00614C59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5231CB" w:rsidRPr="00581C1F" w:rsidRDefault="005231CB" w:rsidP="004B2060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15179,3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231CB" w:rsidRPr="00581C1F" w:rsidRDefault="005231CB" w:rsidP="00614C59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2385,0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231CB" w:rsidRPr="00581C1F" w:rsidRDefault="005231CB" w:rsidP="00614C59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0,0</w:t>
            </w:r>
          </w:p>
        </w:tc>
      </w:tr>
    </w:tbl>
    <w:p w:rsidR="005231CB" w:rsidRDefault="005231CB" w:rsidP="000A43CA">
      <w:pPr>
        <w:rPr>
          <w:sz w:val="28"/>
          <w:szCs w:val="28"/>
          <w:lang w:val="uk-UA"/>
        </w:rPr>
      </w:pPr>
    </w:p>
    <w:p w:rsidR="005231CB" w:rsidRDefault="005231CB" w:rsidP="000A43CA">
      <w:pPr>
        <w:spacing w:line="24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 управління </w:t>
      </w:r>
    </w:p>
    <w:p w:rsidR="005231CB" w:rsidRDefault="005231CB" w:rsidP="000A43CA">
      <w:pPr>
        <w:spacing w:line="24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соціального захисту населення </w:t>
      </w:r>
    </w:p>
    <w:p w:rsidR="005231CB" w:rsidRDefault="005231CB" w:rsidP="000A43CA">
      <w:pPr>
        <w:spacing w:line="24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райдержадміністрації</w:t>
      </w:r>
      <w:r>
        <w:rPr>
          <w:sz w:val="28"/>
          <w:szCs w:val="28"/>
          <w:lang w:val="uk-UA"/>
        </w:rPr>
        <w:tab/>
        <w:t xml:space="preserve">                                                                                                                                                    О.А.Семененко</w:t>
      </w:r>
      <w:r>
        <w:rPr>
          <w:lang w:val="uk-UA"/>
        </w:rPr>
        <w:t xml:space="preserve">                                                       </w:t>
      </w:r>
    </w:p>
    <w:sectPr w:rsidR="005231CB" w:rsidSect="00E6632C">
      <w:pgSz w:w="16838" w:h="11906" w:orient="landscape"/>
      <w:pgMar w:top="1134" w:right="902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31CB" w:rsidRDefault="005231CB" w:rsidP="003770D8">
      <w:r>
        <w:separator/>
      </w:r>
    </w:p>
  </w:endnote>
  <w:endnote w:type="continuationSeparator" w:id="0">
    <w:p w:rsidR="005231CB" w:rsidRDefault="005231CB" w:rsidP="003770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31CB" w:rsidRDefault="005231CB" w:rsidP="003770D8">
      <w:r>
        <w:separator/>
      </w:r>
    </w:p>
  </w:footnote>
  <w:footnote w:type="continuationSeparator" w:id="0">
    <w:p w:rsidR="005231CB" w:rsidRDefault="005231CB" w:rsidP="003770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22FE3"/>
    <w:multiLevelType w:val="multilevel"/>
    <w:tmpl w:val="BDF4BE0E"/>
    <w:lvl w:ilvl="0">
      <w:start w:val="1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1">
    <w:nsid w:val="14DE42E4"/>
    <w:multiLevelType w:val="hybridMultilevel"/>
    <w:tmpl w:val="0DB6514A"/>
    <w:lvl w:ilvl="0" w:tplc="AA286264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B676204"/>
    <w:multiLevelType w:val="hybridMultilevel"/>
    <w:tmpl w:val="D54ECF1A"/>
    <w:lvl w:ilvl="0" w:tplc="C186C8E6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>
    <w:nsid w:val="22751D7D"/>
    <w:multiLevelType w:val="multilevel"/>
    <w:tmpl w:val="105E30E2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4">
    <w:nsid w:val="26635309"/>
    <w:multiLevelType w:val="hybridMultilevel"/>
    <w:tmpl w:val="C5781FD2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7120708"/>
    <w:multiLevelType w:val="hybridMultilevel"/>
    <w:tmpl w:val="D43C7A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7D00E0D"/>
    <w:multiLevelType w:val="hybridMultilevel"/>
    <w:tmpl w:val="27CC14EE"/>
    <w:lvl w:ilvl="0" w:tplc="1870DD1C">
      <w:start w:val="1"/>
      <w:numFmt w:val="decimal"/>
      <w:lvlText w:val="%1."/>
      <w:lvlJc w:val="left"/>
      <w:pPr>
        <w:tabs>
          <w:tab w:val="num" w:pos="1110"/>
        </w:tabs>
        <w:ind w:left="1110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7">
    <w:nsid w:val="341128ED"/>
    <w:multiLevelType w:val="hybridMultilevel"/>
    <w:tmpl w:val="F8824916"/>
    <w:lvl w:ilvl="0" w:tplc="87DC6E04">
      <w:start w:val="1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8">
    <w:nsid w:val="348D42FA"/>
    <w:multiLevelType w:val="hybridMultilevel"/>
    <w:tmpl w:val="79181240"/>
    <w:lvl w:ilvl="0" w:tplc="AACCE6E4">
      <w:start w:val="2015"/>
      <w:numFmt w:val="bullet"/>
      <w:lvlText w:val="-"/>
      <w:lvlJc w:val="left"/>
      <w:pPr>
        <w:ind w:left="149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359B4B10"/>
    <w:multiLevelType w:val="multilevel"/>
    <w:tmpl w:val="F87C4DF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10">
    <w:nsid w:val="38764AB9"/>
    <w:multiLevelType w:val="hybridMultilevel"/>
    <w:tmpl w:val="C898EF2E"/>
    <w:lvl w:ilvl="0" w:tplc="29005470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1">
    <w:nsid w:val="3C430B94"/>
    <w:multiLevelType w:val="hybridMultilevel"/>
    <w:tmpl w:val="17EAAC8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3CCA435C"/>
    <w:multiLevelType w:val="hybridMultilevel"/>
    <w:tmpl w:val="57F48456"/>
    <w:lvl w:ilvl="0" w:tplc="D29AD5D2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3">
    <w:nsid w:val="49A179C9"/>
    <w:multiLevelType w:val="hybridMultilevel"/>
    <w:tmpl w:val="F508B3D6"/>
    <w:lvl w:ilvl="0" w:tplc="D272F1BA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3CE4CE7"/>
    <w:multiLevelType w:val="hybridMultilevel"/>
    <w:tmpl w:val="30D49074"/>
    <w:lvl w:ilvl="0" w:tplc="DD6C26E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>
    <w:nsid w:val="5B2C708F"/>
    <w:multiLevelType w:val="multilevel"/>
    <w:tmpl w:val="BA001F7A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16">
    <w:nsid w:val="5F9517C6"/>
    <w:multiLevelType w:val="multilevel"/>
    <w:tmpl w:val="62C45AB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17">
    <w:nsid w:val="5F9A5199"/>
    <w:multiLevelType w:val="multilevel"/>
    <w:tmpl w:val="307EBC6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18">
    <w:nsid w:val="613878EC"/>
    <w:multiLevelType w:val="hybridMultilevel"/>
    <w:tmpl w:val="2B4673C6"/>
    <w:lvl w:ilvl="0" w:tplc="B5AE84E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9">
    <w:nsid w:val="61B53904"/>
    <w:multiLevelType w:val="hybridMultilevel"/>
    <w:tmpl w:val="878C7744"/>
    <w:lvl w:ilvl="0" w:tplc="A43AD2FC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0">
    <w:nsid w:val="630A3DAE"/>
    <w:multiLevelType w:val="hybridMultilevel"/>
    <w:tmpl w:val="CADAB96C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3601DB5"/>
    <w:multiLevelType w:val="hybridMultilevel"/>
    <w:tmpl w:val="D43C7A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733E52CF"/>
    <w:multiLevelType w:val="hybridMultilevel"/>
    <w:tmpl w:val="2CA06C8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>
    <w:nsid w:val="74B80B77"/>
    <w:multiLevelType w:val="hybridMultilevel"/>
    <w:tmpl w:val="446651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4EB1D19"/>
    <w:multiLevelType w:val="hybridMultilevel"/>
    <w:tmpl w:val="74902C58"/>
    <w:lvl w:ilvl="0" w:tplc="92681B80">
      <w:start w:val="2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num w:numId="1">
    <w:abstractNumId w:val="23"/>
  </w:num>
  <w:num w:numId="2">
    <w:abstractNumId w:val="21"/>
  </w:num>
  <w:num w:numId="3">
    <w:abstractNumId w:val="7"/>
  </w:num>
  <w:num w:numId="4">
    <w:abstractNumId w:val="6"/>
  </w:num>
  <w:num w:numId="5">
    <w:abstractNumId w:val="24"/>
  </w:num>
  <w:num w:numId="6">
    <w:abstractNumId w:val="10"/>
  </w:num>
  <w:num w:numId="7">
    <w:abstractNumId w:val="11"/>
  </w:num>
  <w:num w:numId="8">
    <w:abstractNumId w:val="12"/>
  </w:num>
  <w:num w:numId="9">
    <w:abstractNumId w:val="2"/>
  </w:num>
  <w:num w:numId="10">
    <w:abstractNumId w:val="19"/>
  </w:num>
  <w:num w:numId="11">
    <w:abstractNumId w:val="8"/>
  </w:num>
  <w:num w:numId="12">
    <w:abstractNumId w:val="5"/>
  </w:num>
  <w:num w:numId="13">
    <w:abstractNumId w:val="22"/>
  </w:num>
  <w:num w:numId="14">
    <w:abstractNumId w:val="13"/>
  </w:num>
  <w:num w:numId="15">
    <w:abstractNumId w:val="14"/>
  </w:num>
  <w:num w:numId="16">
    <w:abstractNumId w:val="18"/>
  </w:num>
  <w:num w:numId="17">
    <w:abstractNumId w:val="9"/>
  </w:num>
  <w:num w:numId="18">
    <w:abstractNumId w:val="3"/>
  </w:num>
  <w:num w:numId="19">
    <w:abstractNumId w:val="15"/>
  </w:num>
  <w:num w:numId="20">
    <w:abstractNumId w:val="20"/>
  </w:num>
  <w:num w:numId="21">
    <w:abstractNumId w:val="1"/>
  </w:num>
  <w:num w:numId="22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16"/>
  </w:num>
  <w:num w:numId="25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2BD5"/>
    <w:rsid w:val="000000BE"/>
    <w:rsid w:val="00010874"/>
    <w:rsid w:val="0003285C"/>
    <w:rsid w:val="00037CA9"/>
    <w:rsid w:val="0006176A"/>
    <w:rsid w:val="00061ED6"/>
    <w:rsid w:val="00062FEE"/>
    <w:rsid w:val="000659B6"/>
    <w:rsid w:val="000765E5"/>
    <w:rsid w:val="00094F0B"/>
    <w:rsid w:val="00097758"/>
    <w:rsid w:val="000A194D"/>
    <w:rsid w:val="000A43CA"/>
    <w:rsid w:val="000C02BC"/>
    <w:rsid w:val="000E04C0"/>
    <w:rsid w:val="000E0518"/>
    <w:rsid w:val="000E14A2"/>
    <w:rsid w:val="000E2894"/>
    <w:rsid w:val="000E4E74"/>
    <w:rsid w:val="000E5DCB"/>
    <w:rsid w:val="0010208E"/>
    <w:rsid w:val="00112B90"/>
    <w:rsid w:val="0015402E"/>
    <w:rsid w:val="00160C9E"/>
    <w:rsid w:val="00171BA8"/>
    <w:rsid w:val="00181C17"/>
    <w:rsid w:val="0018263C"/>
    <w:rsid w:val="0018300B"/>
    <w:rsid w:val="00197AEF"/>
    <w:rsid w:val="001A16CD"/>
    <w:rsid w:val="001A67E6"/>
    <w:rsid w:val="001B3292"/>
    <w:rsid w:val="001B73B3"/>
    <w:rsid w:val="001C1E9A"/>
    <w:rsid w:val="001C3223"/>
    <w:rsid w:val="001C49A9"/>
    <w:rsid w:val="001E2BD5"/>
    <w:rsid w:val="001F022D"/>
    <w:rsid w:val="001F30EB"/>
    <w:rsid w:val="00207A9C"/>
    <w:rsid w:val="00223190"/>
    <w:rsid w:val="00230882"/>
    <w:rsid w:val="002345AC"/>
    <w:rsid w:val="00241E5B"/>
    <w:rsid w:val="00246B74"/>
    <w:rsid w:val="00266F34"/>
    <w:rsid w:val="00267603"/>
    <w:rsid w:val="0027027B"/>
    <w:rsid w:val="0027066F"/>
    <w:rsid w:val="00273D47"/>
    <w:rsid w:val="00273DC7"/>
    <w:rsid w:val="00280AAA"/>
    <w:rsid w:val="00282AE3"/>
    <w:rsid w:val="00287573"/>
    <w:rsid w:val="002A1048"/>
    <w:rsid w:val="002D123C"/>
    <w:rsid w:val="002D3D98"/>
    <w:rsid w:val="002D5B86"/>
    <w:rsid w:val="002E01FD"/>
    <w:rsid w:val="002E4263"/>
    <w:rsid w:val="002F1934"/>
    <w:rsid w:val="003013E3"/>
    <w:rsid w:val="0030367C"/>
    <w:rsid w:val="00305B4D"/>
    <w:rsid w:val="0031563B"/>
    <w:rsid w:val="00321A73"/>
    <w:rsid w:val="00335975"/>
    <w:rsid w:val="00351F96"/>
    <w:rsid w:val="00353B3B"/>
    <w:rsid w:val="00366A2A"/>
    <w:rsid w:val="00370E7A"/>
    <w:rsid w:val="003770D8"/>
    <w:rsid w:val="003772A6"/>
    <w:rsid w:val="00385C9E"/>
    <w:rsid w:val="00392C04"/>
    <w:rsid w:val="00395320"/>
    <w:rsid w:val="00395F16"/>
    <w:rsid w:val="003A5BDB"/>
    <w:rsid w:val="003A7DB3"/>
    <w:rsid w:val="003B052F"/>
    <w:rsid w:val="003B5EBD"/>
    <w:rsid w:val="003C341D"/>
    <w:rsid w:val="003D4DD4"/>
    <w:rsid w:val="003E1AF4"/>
    <w:rsid w:val="003E5C9C"/>
    <w:rsid w:val="003F542B"/>
    <w:rsid w:val="00410042"/>
    <w:rsid w:val="00421EFB"/>
    <w:rsid w:val="004340A7"/>
    <w:rsid w:val="00442787"/>
    <w:rsid w:val="004441EC"/>
    <w:rsid w:val="00444383"/>
    <w:rsid w:val="00445E0A"/>
    <w:rsid w:val="0045298F"/>
    <w:rsid w:val="00454488"/>
    <w:rsid w:val="004562CD"/>
    <w:rsid w:val="00477343"/>
    <w:rsid w:val="00484FE7"/>
    <w:rsid w:val="0049164F"/>
    <w:rsid w:val="00492737"/>
    <w:rsid w:val="00494D29"/>
    <w:rsid w:val="004B2060"/>
    <w:rsid w:val="004D352B"/>
    <w:rsid w:val="004F2581"/>
    <w:rsid w:val="004F333A"/>
    <w:rsid w:val="0050094B"/>
    <w:rsid w:val="00501BFA"/>
    <w:rsid w:val="00507D70"/>
    <w:rsid w:val="00512153"/>
    <w:rsid w:val="00514922"/>
    <w:rsid w:val="005231CB"/>
    <w:rsid w:val="00523479"/>
    <w:rsid w:val="00526EBE"/>
    <w:rsid w:val="0053014B"/>
    <w:rsid w:val="00534A8F"/>
    <w:rsid w:val="0053742E"/>
    <w:rsid w:val="00554169"/>
    <w:rsid w:val="00563502"/>
    <w:rsid w:val="0056463E"/>
    <w:rsid w:val="00581C1F"/>
    <w:rsid w:val="00586C37"/>
    <w:rsid w:val="00594C97"/>
    <w:rsid w:val="005A1B3A"/>
    <w:rsid w:val="005B0C85"/>
    <w:rsid w:val="005B442D"/>
    <w:rsid w:val="005B737E"/>
    <w:rsid w:val="005C2C0D"/>
    <w:rsid w:val="005D69FA"/>
    <w:rsid w:val="005E7517"/>
    <w:rsid w:val="005F5EBB"/>
    <w:rsid w:val="00614989"/>
    <w:rsid w:val="00614C59"/>
    <w:rsid w:val="006258E6"/>
    <w:rsid w:val="00630C8F"/>
    <w:rsid w:val="00635D6C"/>
    <w:rsid w:val="006416D2"/>
    <w:rsid w:val="006477E9"/>
    <w:rsid w:val="006510B3"/>
    <w:rsid w:val="00653688"/>
    <w:rsid w:val="00665279"/>
    <w:rsid w:val="00672887"/>
    <w:rsid w:val="0068062A"/>
    <w:rsid w:val="0068239C"/>
    <w:rsid w:val="006952BB"/>
    <w:rsid w:val="006958DF"/>
    <w:rsid w:val="006D0797"/>
    <w:rsid w:val="006D7890"/>
    <w:rsid w:val="006E261E"/>
    <w:rsid w:val="006E2C7B"/>
    <w:rsid w:val="006E37C6"/>
    <w:rsid w:val="006F047D"/>
    <w:rsid w:val="006F0B20"/>
    <w:rsid w:val="006F75E7"/>
    <w:rsid w:val="00700055"/>
    <w:rsid w:val="00706F60"/>
    <w:rsid w:val="007073E8"/>
    <w:rsid w:val="00716B58"/>
    <w:rsid w:val="00727E2B"/>
    <w:rsid w:val="0073471D"/>
    <w:rsid w:val="00743440"/>
    <w:rsid w:val="007520B3"/>
    <w:rsid w:val="0075582B"/>
    <w:rsid w:val="00764ED1"/>
    <w:rsid w:val="00766A9B"/>
    <w:rsid w:val="0077148E"/>
    <w:rsid w:val="0077289A"/>
    <w:rsid w:val="007A7FA4"/>
    <w:rsid w:val="007B2588"/>
    <w:rsid w:val="007C1CC7"/>
    <w:rsid w:val="007C6DDA"/>
    <w:rsid w:val="007D6157"/>
    <w:rsid w:val="007E3776"/>
    <w:rsid w:val="007E7908"/>
    <w:rsid w:val="00803127"/>
    <w:rsid w:val="00807430"/>
    <w:rsid w:val="00812576"/>
    <w:rsid w:val="008264A8"/>
    <w:rsid w:val="0083447B"/>
    <w:rsid w:val="00834F20"/>
    <w:rsid w:val="00835EEC"/>
    <w:rsid w:val="00836A99"/>
    <w:rsid w:val="00851686"/>
    <w:rsid w:val="00852654"/>
    <w:rsid w:val="00862795"/>
    <w:rsid w:val="008711CF"/>
    <w:rsid w:val="0087138A"/>
    <w:rsid w:val="00873112"/>
    <w:rsid w:val="00874E07"/>
    <w:rsid w:val="00882C27"/>
    <w:rsid w:val="00896FE0"/>
    <w:rsid w:val="008B2DA5"/>
    <w:rsid w:val="008B47D5"/>
    <w:rsid w:val="008B5DE6"/>
    <w:rsid w:val="008D3EA9"/>
    <w:rsid w:val="008E007F"/>
    <w:rsid w:val="008F05E8"/>
    <w:rsid w:val="008F1654"/>
    <w:rsid w:val="008F6732"/>
    <w:rsid w:val="009143B1"/>
    <w:rsid w:val="00915C15"/>
    <w:rsid w:val="009269D5"/>
    <w:rsid w:val="009355EC"/>
    <w:rsid w:val="009402CB"/>
    <w:rsid w:val="00946596"/>
    <w:rsid w:val="00962579"/>
    <w:rsid w:val="00974D2F"/>
    <w:rsid w:val="0099637E"/>
    <w:rsid w:val="0099661A"/>
    <w:rsid w:val="009B4BFD"/>
    <w:rsid w:val="009B6758"/>
    <w:rsid w:val="00A0025C"/>
    <w:rsid w:val="00A0765A"/>
    <w:rsid w:val="00A2136C"/>
    <w:rsid w:val="00A2317D"/>
    <w:rsid w:val="00A23650"/>
    <w:rsid w:val="00A270ED"/>
    <w:rsid w:val="00A43B44"/>
    <w:rsid w:val="00A503EE"/>
    <w:rsid w:val="00A5518E"/>
    <w:rsid w:val="00A64483"/>
    <w:rsid w:val="00A66A23"/>
    <w:rsid w:val="00A812D7"/>
    <w:rsid w:val="00A84F23"/>
    <w:rsid w:val="00A85A1F"/>
    <w:rsid w:val="00AA0E7E"/>
    <w:rsid w:val="00AA1F56"/>
    <w:rsid w:val="00AB2AAE"/>
    <w:rsid w:val="00AB40F6"/>
    <w:rsid w:val="00AC50C3"/>
    <w:rsid w:val="00AD2464"/>
    <w:rsid w:val="00AE69FB"/>
    <w:rsid w:val="00AF1FA3"/>
    <w:rsid w:val="00AF5B07"/>
    <w:rsid w:val="00B009B9"/>
    <w:rsid w:val="00B13A00"/>
    <w:rsid w:val="00B31DAB"/>
    <w:rsid w:val="00B4214E"/>
    <w:rsid w:val="00B45721"/>
    <w:rsid w:val="00B603E1"/>
    <w:rsid w:val="00B6147C"/>
    <w:rsid w:val="00B6606D"/>
    <w:rsid w:val="00B67D86"/>
    <w:rsid w:val="00B70BAC"/>
    <w:rsid w:val="00B92BA0"/>
    <w:rsid w:val="00B92CF9"/>
    <w:rsid w:val="00BC558B"/>
    <w:rsid w:val="00BD0AEC"/>
    <w:rsid w:val="00BD26DC"/>
    <w:rsid w:val="00BE603E"/>
    <w:rsid w:val="00BE6B96"/>
    <w:rsid w:val="00C02F5D"/>
    <w:rsid w:val="00C120B3"/>
    <w:rsid w:val="00C13107"/>
    <w:rsid w:val="00C16D8F"/>
    <w:rsid w:val="00C46948"/>
    <w:rsid w:val="00C5373B"/>
    <w:rsid w:val="00C61124"/>
    <w:rsid w:val="00C733C3"/>
    <w:rsid w:val="00C82D9D"/>
    <w:rsid w:val="00C83569"/>
    <w:rsid w:val="00C853A9"/>
    <w:rsid w:val="00C8620A"/>
    <w:rsid w:val="00C958B6"/>
    <w:rsid w:val="00CA6BBD"/>
    <w:rsid w:val="00CB7220"/>
    <w:rsid w:val="00CC0C90"/>
    <w:rsid w:val="00CC5139"/>
    <w:rsid w:val="00CE1EA7"/>
    <w:rsid w:val="00CE22EC"/>
    <w:rsid w:val="00CE2B64"/>
    <w:rsid w:val="00CE7B62"/>
    <w:rsid w:val="00CF4FDB"/>
    <w:rsid w:val="00D25C25"/>
    <w:rsid w:val="00D34011"/>
    <w:rsid w:val="00D36FFB"/>
    <w:rsid w:val="00D50937"/>
    <w:rsid w:val="00D54F3B"/>
    <w:rsid w:val="00D837AA"/>
    <w:rsid w:val="00D93809"/>
    <w:rsid w:val="00D93E6E"/>
    <w:rsid w:val="00DA04C1"/>
    <w:rsid w:val="00DB6128"/>
    <w:rsid w:val="00DC30D7"/>
    <w:rsid w:val="00DD1A99"/>
    <w:rsid w:val="00E027BE"/>
    <w:rsid w:val="00E07412"/>
    <w:rsid w:val="00E108AB"/>
    <w:rsid w:val="00E179F8"/>
    <w:rsid w:val="00E26CD7"/>
    <w:rsid w:val="00E34228"/>
    <w:rsid w:val="00E37557"/>
    <w:rsid w:val="00E5076B"/>
    <w:rsid w:val="00E6632C"/>
    <w:rsid w:val="00E7276A"/>
    <w:rsid w:val="00E80E8D"/>
    <w:rsid w:val="00E84513"/>
    <w:rsid w:val="00E85F7A"/>
    <w:rsid w:val="00E97B44"/>
    <w:rsid w:val="00EA4021"/>
    <w:rsid w:val="00EA4BBC"/>
    <w:rsid w:val="00EA78D7"/>
    <w:rsid w:val="00EB537E"/>
    <w:rsid w:val="00EB7EAB"/>
    <w:rsid w:val="00EC4B61"/>
    <w:rsid w:val="00EC6D7B"/>
    <w:rsid w:val="00EE1867"/>
    <w:rsid w:val="00EE5C1A"/>
    <w:rsid w:val="00EF740E"/>
    <w:rsid w:val="00F04FB6"/>
    <w:rsid w:val="00F1395D"/>
    <w:rsid w:val="00F35349"/>
    <w:rsid w:val="00F56A0B"/>
    <w:rsid w:val="00F56A84"/>
    <w:rsid w:val="00F66164"/>
    <w:rsid w:val="00F70F65"/>
    <w:rsid w:val="00F717ED"/>
    <w:rsid w:val="00F755AA"/>
    <w:rsid w:val="00F76D32"/>
    <w:rsid w:val="00F7750F"/>
    <w:rsid w:val="00F813D1"/>
    <w:rsid w:val="00F87520"/>
    <w:rsid w:val="00F906D1"/>
    <w:rsid w:val="00F93207"/>
    <w:rsid w:val="00F9733B"/>
    <w:rsid w:val="00F97A43"/>
    <w:rsid w:val="00FA0FCB"/>
    <w:rsid w:val="00FA2F1B"/>
    <w:rsid w:val="00FA5486"/>
    <w:rsid w:val="00FA5EDC"/>
    <w:rsid w:val="00FA7F1A"/>
    <w:rsid w:val="00FB12B0"/>
    <w:rsid w:val="00FB451E"/>
    <w:rsid w:val="00FC0377"/>
    <w:rsid w:val="00FC27F6"/>
    <w:rsid w:val="00FD4E93"/>
    <w:rsid w:val="00FE157D"/>
    <w:rsid w:val="00FE2876"/>
    <w:rsid w:val="00FE54D4"/>
    <w:rsid w:val="00FF22BF"/>
    <w:rsid w:val="00FF48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uiPriority="0"/>
    <w:lsdException w:name="Table Simple 2" w:locked="1" w:uiPriority="0"/>
    <w:lsdException w:name="Table Simple 3" w:locked="1" w:uiPriority="0"/>
    <w:lsdException w:name="Table Classic 1" w:locked="1" w:uiPriority="0"/>
    <w:lsdException w:name="Table Classic 2" w:locked="1" w:uiPriority="0"/>
    <w:lsdException w:name="Table Classic 3" w:locked="1" w:uiPriority="0"/>
    <w:lsdException w:name="Table Classic 4" w:locked="1" w:uiPriority="0"/>
    <w:lsdException w:name="Table Colorful 1" w:locked="1" w:uiPriority="0"/>
    <w:lsdException w:name="Table Colorful 2" w:locked="1" w:uiPriority="0"/>
    <w:lsdException w:name="Table Colorful 3" w:locked="1" w:uiPriority="0"/>
    <w:lsdException w:name="Table Columns 1" w:locked="1" w:uiPriority="0"/>
    <w:lsdException w:name="Table Columns 2" w:locked="1" w:uiPriority="0"/>
    <w:lsdException w:name="Table Columns 3" w:locked="1" w:uiPriority="0"/>
    <w:lsdException w:name="Table Columns 4" w:locked="1" w:uiPriority="0"/>
    <w:lsdException w:name="Table Columns 5" w:locked="1" w:uiPriority="0"/>
    <w:lsdException w:name="Table Grid 1" w:locked="1" w:uiPriority="0"/>
    <w:lsdException w:name="Table Grid 2" w:locked="1" w:uiPriority="0"/>
    <w:lsdException w:name="Table Grid 3" w:locked="1" w:uiPriority="0"/>
    <w:lsdException w:name="Table Grid 4" w:locked="1" w:uiPriority="0"/>
    <w:lsdException w:name="Table Grid 5" w:locked="1" w:uiPriority="0"/>
    <w:lsdException w:name="Table Grid 6" w:locked="1" w:uiPriority="0"/>
    <w:lsdException w:name="Table Grid 7" w:locked="1" w:uiPriority="0"/>
    <w:lsdException w:name="Table Grid 8" w:locked="1" w:uiPriority="0"/>
    <w:lsdException w:name="Table List 1" w:locked="1" w:uiPriority="0"/>
    <w:lsdException w:name="Table List 2" w:locked="1" w:uiPriority="0"/>
    <w:lsdException w:name="Table List 3" w:locked="1" w:uiPriority="0"/>
    <w:lsdException w:name="Table List 4" w:locked="1" w:uiPriority="0"/>
    <w:lsdException w:name="Table List 5" w:locked="1" w:uiPriority="0"/>
    <w:lsdException w:name="Table List 6" w:locked="1" w:uiPriority="0"/>
    <w:lsdException w:name="Table List 7" w:locked="1" w:uiPriority="0"/>
    <w:lsdException w:name="Table List 8" w:locked="1" w:uiPriority="0"/>
    <w:lsdException w:name="Table 3D effects 1" w:locked="1" w:uiPriority="0"/>
    <w:lsdException w:name="Table 3D effects 2" w:locked="1" w:uiPriority="0"/>
    <w:lsdException w:name="Table 3D effects 3" w:locked="1" w:uiPriority="0"/>
    <w:lsdException w:name="Table Contemporary" w:locked="1" w:uiPriority="0"/>
    <w:lsdException w:name="Table Elegant" w:locked="1" w:uiPriority="0"/>
    <w:lsdException w:name="Table Professional" w:locked="1" w:uiPriority="0"/>
    <w:lsdException w:name="Table Subtle 1" w:locked="1" w:uiPriority="0"/>
    <w:lsdException w:name="Table Subtle 2" w:locked="1" w:uiPriority="0"/>
    <w:lsdException w:name="Table Web 1" w:locked="1" w:uiPriority="0"/>
    <w:lsdException w:name="Table Web 2" w:locked="1" w:uiPriority="0"/>
    <w:lsdException w:name="Table Web 3" w:locked="1" w:uiPriority="0"/>
    <w:lsdException w:name="Balloon Text" w:semiHidden="1" w:unhideWhenUsed="1"/>
    <w:lsdException w:name="Table Grid" w:uiPriority="59"/>
    <w:lsdException w:name="Table Theme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E6B96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84F23"/>
    <w:pPr>
      <w:keepNext/>
      <w:jc w:val="center"/>
      <w:outlineLvl w:val="1"/>
    </w:pPr>
    <w:rPr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84F23"/>
    <w:pPr>
      <w:keepNext/>
      <w:jc w:val="center"/>
      <w:outlineLvl w:val="2"/>
    </w:pPr>
    <w:rPr>
      <w:i/>
      <w:sz w:val="28"/>
      <w:szCs w:val="20"/>
      <w:lang w:val="uk-UA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84F23"/>
    <w:pPr>
      <w:keepNext/>
      <w:jc w:val="both"/>
      <w:outlineLvl w:val="3"/>
    </w:pPr>
    <w:rPr>
      <w:sz w:val="28"/>
      <w:szCs w:val="20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5E320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E3204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E3204"/>
    <w:rPr>
      <w:rFonts w:asciiTheme="minorHAnsi" w:eastAsiaTheme="minorEastAsia" w:hAnsiTheme="minorHAnsi" w:cstheme="minorBidi"/>
      <w:b/>
      <w:bCs/>
      <w:sz w:val="28"/>
      <w:szCs w:val="28"/>
    </w:rPr>
  </w:style>
  <w:style w:type="table" w:styleId="TableGrid">
    <w:name w:val="Table Grid"/>
    <w:basedOn w:val="TableNormal"/>
    <w:uiPriority w:val="99"/>
    <w:rsid w:val="00E0741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A84F23"/>
    <w:rPr>
      <w:sz w:val="28"/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5E3204"/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3770D8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770D8"/>
    <w:rPr>
      <w:sz w:val="24"/>
    </w:rPr>
  </w:style>
  <w:style w:type="paragraph" w:styleId="Footer">
    <w:name w:val="footer"/>
    <w:basedOn w:val="Normal"/>
    <w:link w:val="FooterChar"/>
    <w:uiPriority w:val="99"/>
    <w:rsid w:val="003770D8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770D8"/>
    <w:rPr>
      <w:sz w:val="24"/>
    </w:rPr>
  </w:style>
  <w:style w:type="paragraph" w:styleId="ListParagraph">
    <w:name w:val="List Paragraph"/>
    <w:basedOn w:val="Normal"/>
    <w:uiPriority w:val="99"/>
    <w:qFormat/>
    <w:rsid w:val="009269D5"/>
    <w:pPr>
      <w:ind w:left="708"/>
    </w:pPr>
  </w:style>
  <w:style w:type="paragraph" w:styleId="BalloonText">
    <w:name w:val="Balloon Text"/>
    <w:basedOn w:val="Normal"/>
    <w:link w:val="BalloonTextChar"/>
    <w:uiPriority w:val="99"/>
    <w:rsid w:val="00C958B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958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308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900</TotalTime>
  <Pages>8</Pages>
  <Words>1630</Words>
  <Characters>9291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                                                       </dc:title>
  <dc:subject/>
  <dc:creator>user</dc:creator>
  <cp:keywords/>
  <dc:description/>
  <cp:lastModifiedBy>Plevako</cp:lastModifiedBy>
  <cp:revision>29</cp:revision>
  <cp:lastPrinted>2018-02-19T12:34:00Z</cp:lastPrinted>
  <dcterms:created xsi:type="dcterms:W3CDTF">2017-08-22T07:24:00Z</dcterms:created>
  <dcterms:modified xsi:type="dcterms:W3CDTF">2018-02-19T14:58:00Z</dcterms:modified>
</cp:coreProperties>
</file>